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45" w:type="dxa"/>
        <w:tblLayout w:type="fixed"/>
        <w:tblLook w:val="04A0"/>
      </w:tblPr>
      <w:tblGrid>
        <w:gridCol w:w="2594"/>
        <w:gridCol w:w="8571"/>
        <w:gridCol w:w="142"/>
        <w:gridCol w:w="1843"/>
        <w:gridCol w:w="236"/>
        <w:gridCol w:w="898"/>
        <w:gridCol w:w="141"/>
        <w:gridCol w:w="95"/>
        <w:gridCol w:w="141"/>
        <w:gridCol w:w="190"/>
        <w:gridCol w:w="236"/>
        <w:gridCol w:w="189"/>
        <w:gridCol w:w="104"/>
        <w:gridCol w:w="1224"/>
        <w:gridCol w:w="141"/>
      </w:tblGrid>
      <w:tr w:rsidR="00FF0763" w:rsidRPr="00A23474" w:rsidTr="00FD6AB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4A2DC6" w:rsidRDefault="00FF0763" w:rsidP="001474E2">
            <w:pPr>
              <w:rPr>
                <w:lang w:val="en-US"/>
              </w:rPr>
            </w:pP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474E2"/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763" w:rsidRPr="00A23474" w:rsidRDefault="00FF0763" w:rsidP="001474E2">
            <w:r w:rsidRPr="00A23474">
              <w:t>Приложение 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2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Pr="00A23474" w:rsidRDefault="00FF0763" w:rsidP="001474E2"/>
        </w:tc>
      </w:tr>
      <w:tr w:rsidR="00FF0763" w:rsidRPr="00A23474" w:rsidTr="00FD6AB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763" w:rsidRPr="00A23474" w:rsidRDefault="00FF0763" w:rsidP="001474E2">
            <w:r w:rsidRPr="00A23474">
              <w:t>к решению Саратовской</w:t>
            </w:r>
            <w:r w:rsidRPr="00A23474">
              <w:br/>
              <w:t>городской Думы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2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Pr="00A23474" w:rsidRDefault="00FF0763" w:rsidP="001474E2"/>
        </w:tc>
      </w:tr>
      <w:tr w:rsidR="00FF0763" w:rsidRPr="00A23474" w:rsidTr="00FD6AB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763" w:rsidRPr="00A23474" w:rsidRDefault="00FD6ABB" w:rsidP="000F407B">
            <w:r w:rsidRPr="00A23474">
              <w:t xml:space="preserve">от </w:t>
            </w:r>
            <w:r w:rsidR="000F407B" w:rsidRPr="00A23474">
              <w:rPr>
                <w:lang w:val="en-US"/>
              </w:rPr>
              <w:t xml:space="preserve">            </w:t>
            </w:r>
            <w:r w:rsidRPr="00A23474">
              <w:t xml:space="preserve">№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2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Pr="00A23474" w:rsidRDefault="00FF0763" w:rsidP="001474E2"/>
        </w:tc>
      </w:tr>
      <w:tr w:rsidR="00FF0763" w:rsidRPr="00A23474" w:rsidTr="00FD6ABB">
        <w:trPr>
          <w:gridAfter w:val="1"/>
          <w:wAfter w:w="141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r w:rsidRPr="00A23474">
              <w:t xml:space="preserve">  </w:t>
            </w:r>
          </w:p>
        </w:tc>
        <w:tc>
          <w:tcPr>
            <w:tcW w:w="8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</w:p>
        </w:tc>
        <w:tc>
          <w:tcPr>
            <w:tcW w:w="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</w:p>
        </w:tc>
      </w:tr>
      <w:tr w:rsidR="00FF0763" w:rsidRPr="00A23474" w:rsidTr="00FD6ABB">
        <w:trPr>
          <w:gridAfter w:val="3"/>
          <w:wAfter w:w="1469" w:type="dxa"/>
          <w:cantSplit/>
        </w:trPr>
        <w:tc>
          <w:tcPr>
            <w:tcW w:w="152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Pr="00A23474" w:rsidRDefault="00FF0763" w:rsidP="001474E2">
            <w:pPr>
              <w:jc w:val="center"/>
            </w:pPr>
            <w:r w:rsidRPr="00A23474">
              <w:t>Доходы бюджета муниципального образования «Город Саратов»</w:t>
            </w:r>
          </w:p>
          <w:p w:rsidR="00FF0763" w:rsidRPr="00A23474" w:rsidRDefault="00FF0763" w:rsidP="001474E2">
            <w:pPr>
              <w:jc w:val="center"/>
            </w:pPr>
            <w:r w:rsidRPr="00A23474">
              <w:t>по кодам классификации доходов бюджета за 202</w:t>
            </w:r>
            <w:r w:rsidR="001474E2" w:rsidRPr="00A23474">
              <w:t>4</w:t>
            </w:r>
            <w:r w:rsidRPr="00A23474">
              <w:t xml:space="preserve"> год  </w:t>
            </w:r>
          </w:p>
        </w:tc>
      </w:tr>
      <w:tr w:rsidR="00FF0763" w:rsidRPr="00A23474" w:rsidTr="00FD6ABB">
        <w:trPr>
          <w:gridAfter w:val="4"/>
          <w:wAfter w:w="1658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r w:rsidRPr="00A23474">
              <w:t xml:space="preserve">  </w:t>
            </w:r>
          </w:p>
        </w:tc>
        <w:tc>
          <w:tcPr>
            <w:tcW w:w="8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/>
        </w:tc>
        <w:tc>
          <w:tcPr>
            <w:tcW w:w="14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  <w:r w:rsidRPr="00A23474"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23474" w:rsidRDefault="00FF0763" w:rsidP="001474E2">
            <w:pPr>
              <w:jc w:val="right"/>
            </w:pPr>
          </w:p>
        </w:tc>
      </w:tr>
      <w:tr w:rsidR="00FF0763" w:rsidRPr="00A23474" w:rsidTr="00FD6ABB">
        <w:trPr>
          <w:gridAfter w:val="5"/>
          <w:wAfter w:w="1894" w:type="dxa"/>
          <w:cantSplit/>
          <w:trHeight w:val="58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763" w:rsidRPr="00A23474" w:rsidRDefault="00FF0763" w:rsidP="001474E2">
            <w:pPr>
              <w:jc w:val="center"/>
            </w:pPr>
            <w:r w:rsidRPr="00A23474">
              <w:t>Код</w:t>
            </w:r>
          </w:p>
        </w:tc>
        <w:tc>
          <w:tcPr>
            <w:tcW w:w="8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763" w:rsidRPr="00A23474" w:rsidRDefault="00FF0763" w:rsidP="001474E2">
            <w:pPr>
              <w:jc w:val="center"/>
            </w:pPr>
            <w:r w:rsidRPr="00A23474"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763" w:rsidRPr="00A23474" w:rsidRDefault="00FF0763" w:rsidP="001474E2">
            <w:pPr>
              <w:jc w:val="center"/>
            </w:pPr>
            <w:r w:rsidRPr="00A23474">
              <w:t>Уточненные бюджетные назначения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763" w:rsidRPr="00A23474" w:rsidRDefault="00FF0763" w:rsidP="001474E2">
            <w:pPr>
              <w:jc w:val="center"/>
            </w:pPr>
            <w:r w:rsidRPr="00A23474">
              <w:t>Исполнено</w:t>
            </w:r>
          </w:p>
        </w:tc>
      </w:tr>
    </w:tbl>
    <w:p w:rsidR="006D1C05" w:rsidRPr="00A23474" w:rsidRDefault="006D1C05">
      <w:pPr>
        <w:rPr>
          <w:sz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8713"/>
        <w:gridCol w:w="1842"/>
        <w:gridCol w:w="1701"/>
      </w:tblGrid>
      <w:tr w:rsidR="00C53ACF" w:rsidRPr="00A23474" w:rsidTr="00892DCD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>1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Pr="00A23474" w:rsidRDefault="00A47C85" w:rsidP="006D1C05">
            <w:pPr>
              <w:jc w:val="center"/>
            </w:pPr>
            <w:r w:rsidRPr="00A23474">
              <w:t>4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1 00 00000 00 0000 000 </w:t>
            </w:r>
          </w:p>
        </w:tc>
        <w:tc>
          <w:tcPr>
            <w:tcW w:w="8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53ACF" w:rsidRPr="00A23474" w:rsidRDefault="0006740E" w:rsidP="006D1C05">
            <w:pPr>
              <w:jc w:val="right"/>
            </w:pPr>
            <w:r w:rsidRPr="00A23474">
              <w:t>14 346 632,4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53ACF" w:rsidRPr="00A23474" w:rsidRDefault="00C53ACF" w:rsidP="0006740E">
            <w:pPr>
              <w:jc w:val="right"/>
            </w:pPr>
            <w:r w:rsidRPr="00A23474">
              <w:t>1</w:t>
            </w:r>
            <w:r w:rsidR="0006740E" w:rsidRPr="00A23474">
              <w:t>4</w:t>
            </w:r>
            <w:r w:rsidR="0079622D" w:rsidRPr="00A23474">
              <w:t> </w:t>
            </w:r>
            <w:r w:rsidR="0006740E" w:rsidRPr="00A23474">
              <w:t>480</w:t>
            </w:r>
            <w:r w:rsidR="0079622D" w:rsidRPr="00A23474">
              <w:t> </w:t>
            </w:r>
            <w:r w:rsidR="0006740E" w:rsidRPr="00A23474">
              <w:t>703</w:t>
            </w:r>
            <w:r w:rsidR="0079622D" w:rsidRPr="00A23474">
              <w:t>,</w:t>
            </w:r>
            <w:r w:rsidR="0006740E" w:rsidRPr="00A23474">
              <w:t>4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E16B6F" w:rsidP="006D1C05">
            <w:pPr>
              <w:jc w:val="right"/>
            </w:pPr>
            <w:r w:rsidRPr="00A23474">
              <w:t>9 631 000,0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E16B6F" w:rsidP="006D1C05">
            <w:pPr>
              <w:jc w:val="right"/>
            </w:pPr>
            <w:r w:rsidRPr="00A23474">
              <w:t>9 617 915,1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1 01 02000 01 0000 110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E16B6F" w:rsidP="006D1C05">
            <w:pPr>
              <w:jc w:val="right"/>
            </w:pPr>
            <w:r w:rsidRPr="00A23474">
              <w:t>9 631 000,0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E16B6F" w:rsidP="006D1C05">
            <w:pPr>
              <w:jc w:val="right"/>
            </w:pPr>
            <w:r w:rsidRPr="00A23474">
              <w:t>9 617 915,1</w:t>
            </w:r>
          </w:p>
        </w:tc>
      </w:tr>
      <w:tr w:rsidR="00D0421C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0421C" w:rsidRPr="00A23474" w:rsidRDefault="00D0421C" w:rsidP="006D1C05">
            <w:pPr>
              <w:jc w:val="center"/>
            </w:pPr>
            <w:r w:rsidRPr="00A23474">
              <w:t xml:space="preserve">1 03 00000 00 0000 000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D0421C" w:rsidRPr="00A23474" w:rsidRDefault="00D0421C" w:rsidP="006D1C05">
            <w:r w:rsidRPr="00A23474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0421C" w:rsidRPr="00A23474" w:rsidRDefault="000C6A68" w:rsidP="00D0421C">
            <w:pPr>
              <w:jc w:val="right"/>
            </w:pPr>
            <w:r w:rsidRPr="00A23474">
              <w:t>149 079</w:t>
            </w:r>
            <w:r w:rsidR="00D0421C" w:rsidRPr="00A23474"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0421C" w:rsidRPr="00A23474" w:rsidRDefault="00D0421C" w:rsidP="000C6A68">
            <w:pPr>
              <w:jc w:val="right"/>
            </w:pPr>
            <w:r w:rsidRPr="00A23474">
              <w:t>1</w:t>
            </w:r>
            <w:r w:rsidR="000C6A68" w:rsidRPr="00A23474">
              <w:t>49</w:t>
            </w:r>
            <w:r w:rsidRPr="00A23474">
              <w:t> </w:t>
            </w:r>
            <w:r w:rsidR="000C6A68" w:rsidRPr="00A23474">
              <w:t>7</w:t>
            </w:r>
            <w:r w:rsidRPr="00A23474">
              <w:t>98,</w:t>
            </w:r>
            <w:r w:rsidR="000C6A68" w:rsidRPr="00A23474">
              <w:t>2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1 03 02000 01 0000 110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2123FE" w:rsidP="006D1C05">
            <w:pPr>
              <w:jc w:val="right"/>
            </w:pPr>
            <w:r w:rsidRPr="00A23474">
              <w:t>149 079,0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2123FE" w:rsidP="006D1C05">
            <w:pPr>
              <w:jc w:val="right"/>
            </w:pPr>
            <w:r w:rsidRPr="00A23474">
              <w:t>149 798,2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1 05 00000 00 0000 000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D0421C" w:rsidP="00127EB9">
            <w:pPr>
              <w:jc w:val="right"/>
            </w:pPr>
            <w:r w:rsidRPr="00A23474">
              <w:t>2</w:t>
            </w:r>
            <w:r w:rsidR="00127EB9" w:rsidRPr="00A23474">
              <w:t>92</w:t>
            </w:r>
            <w:r w:rsidRPr="00A23474">
              <w:t> </w:t>
            </w:r>
            <w:r w:rsidR="00127EB9" w:rsidRPr="00A23474">
              <w:t>502</w:t>
            </w:r>
            <w:r w:rsidRPr="00A23474"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127EB9" w:rsidP="00C26863">
            <w:pPr>
              <w:jc w:val="right"/>
            </w:pPr>
            <w:r w:rsidRPr="00A23474">
              <w:t>295 093,8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1 05 02000 02 0000 110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F3619F" w:rsidP="006D1C05">
            <w:pPr>
              <w:jc w:val="right"/>
            </w:pPr>
            <w:r w:rsidRPr="00A23474">
              <w:t>5 350,0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127EB9" w:rsidP="00C26863">
            <w:pPr>
              <w:jc w:val="right"/>
            </w:pPr>
            <w:r w:rsidRPr="00A23474">
              <w:t>5 424,6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1 05 03000 01 0000 110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ED68CD" w:rsidP="00326205">
            <w:pPr>
              <w:jc w:val="right"/>
            </w:pPr>
            <w:r w:rsidRPr="00A23474">
              <w:t>33 900</w:t>
            </w:r>
            <w:r w:rsidR="00C53ACF" w:rsidRPr="00A23474">
              <w:t>,</w:t>
            </w:r>
            <w:r w:rsidR="00326205" w:rsidRPr="00A23474">
              <w:t>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D0421C" w:rsidP="00ED68CD">
            <w:pPr>
              <w:jc w:val="right"/>
            </w:pPr>
            <w:r w:rsidRPr="00A23474">
              <w:t>3</w:t>
            </w:r>
            <w:r w:rsidR="00ED68CD" w:rsidRPr="00A23474">
              <w:t>3</w:t>
            </w:r>
            <w:r w:rsidRPr="00A23474">
              <w:t> </w:t>
            </w:r>
            <w:r w:rsidR="00ED68CD" w:rsidRPr="00A23474">
              <w:t>964</w:t>
            </w:r>
            <w:r w:rsidRPr="00A23474">
              <w:t>,</w:t>
            </w:r>
            <w:r w:rsidR="00ED68CD" w:rsidRPr="00A23474">
              <w:t>1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1 05 04010 02 0000 110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D0421C" w:rsidP="00BD7EC2">
            <w:pPr>
              <w:jc w:val="right"/>
            </w:pPr>
            <w:r w:rsidRPr="00A23474">
              <w:t>2</w:t>
            </w:r>
            <w:r w:rsidR="00BD7EC2" w:rsidRPr="00A23474">
              <w:t>53</w:t>
            </w:r>
            <w:r w:rsidRPr="00A23474">
              <w:t> </w:t>
            </w:r>
            <w:r w:rsidR="00BD7EC2" w:rsidRPr="00A23474">
              <w:t>252</w:t>
            </w:r>
            <w:r w:rsidRPr="00A23474"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BD7EC2" w:rsidP="00C26863">
            <w:pPr>
              <w:jc w:val="right"/>
            </w:pPr>
            <w:r w:rsidRPr="00A23474">
              <w:t>255 705,1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НАЛОГИ НА ИМУЩЕСТВО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957326" w:rsidP="00D0421C">
            <w:pPr>
              <w:jc w:val="right"/>
            </w:pPr>
            <w:r w:rsidRPr="00A23474">
              <w:t>2 711 817,0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8356C1" w:rsidP="00D0421C">
            <w:pPr>
              <w:jc w:val="right"/>
            </w:pPr>
            <w:r w:rsidRPr="00A23474">
              <w:t>2 826 803,2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1 06 01020 04 0000 110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5A0E5F" w:rsidP="005A0E5F">
            <w:pPr>
              <w:jc w:val="right"/>
            </w:pPr>
            <w:r w:rsidRPr="00A23474">
              <w:t>880 000,0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5A0E5F" w:rsidP="006D1C05">
            <w:pPr>
              <w:jc w:val="right"/>
            </w:pPr>
            <w:r w:rsidRPr="00A23474">
              <w:t>973 845,3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1 06 04000 02 0000 110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Транспортный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0262C7" w:rsidP="00D0421C">
            <w:pPr>
              <w:jc w:val="right"/>
            </w:pPr>
            <w:r w:rsidRPr="00A23474">
              <w:t>1 424 017,0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0262C7" w:rsidP="00D0421C">
            <w:pPr>
              <w:jc w:val="right"/>
            </w:pPr>
            <w:r w:rsidRPr="00A23474">
              <w:t>1 459 503,4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1 06 06000 00 0000 110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Земельный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0377C2" w:rsidP="006D1C05">
            <w:pPr>
              <w:jc w:val="right"/>
            </w:pPr>
            <w:r w:rsidRPr="00A23474">
              <w:t>407 800,0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0377C2" w:rsidP="006D1C05">
            <w:pPr>
              <w:jc w:val="right"/>
            </w:pPr>
            <w:r w:rsidRPr="00A23474">
              <w:t>393 454,5</w:t>
            </w:r>
          </w:p>
        </w:tc>
      </w:tr>
      <w:tr w:rsidR="00C53ACF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Pr="00A23474" w:rsidRDefault="00C53ACF" w:rsidP="006D1C05">
            <w:pPr>
              <w:jc w:val="center"/>
            </w:pPr>
            <w:r w:rsidRPr="00A23474">
              <w:t xml:space="preserve">1 08 00000 00 0000 000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Pr="00A23474" w:rsidRDefault="00C53ACF" w:rsidP="006D1C05">
            <w:r w:rsidRPr="00A23474"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A23474" w:rsidRDefault="004A3404" w:rsidP="006D1C05">
            <w:pPr>
              <w:jc w:val="right"/>
            </w:pPr>
            <w:r w:rsidRPr="00A23474">
              <w:t>272 475,3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A23474" w:rsidRDefault="004A3404" w:rsidP="006D1C05">
            <w:pPr>
              <w:jc w:val="right"/>
            </w:pPr>
            <w:r w:rsidRPr="00A23474">
              <w:t>315 917,1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B35724">
            <w:pPr>
              <w:jc w:val="center"/>
            </w:pPr>
            <w:r w:rsidRPr="00A23474">
              <w:t>1</w:t>
            </w:r>
            <w:r w:rsidRPr="00A23474">
              <w:rPr>
                <w:lang w:val="en-US"/>
              </w:rPr>
              <w:t xml:space="preserve"> </w:t>
            </w:r>
            <w:r w:rsidRPr="00A23474">
              <w:t>09 00000 00 0000 000</w:t>
            </w:r>
          </w:p>
          <w:p w:rsidR="00455A73" w:rsidRPr="00A23474" w:rsidRDefault="00455A73" w:rsidP="00B35724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B35724">
            <w:r w:rsidRPr="00A23474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455A73" w:rsidP="00B35724">
            <w:pPr>
              <w:jc w:val="right"/>
            </w:pPr>
            <w:r w:rsidRPr="00A23474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962854" w:rsidP="00B35724">
            <w:pPr>
              <w:jc w:val="right"/>
            </w:pPr>
            <w:r w:rsidRPr="00A23474">
              <w:t>4,2</w:t>
            </w:r>
            <w:r w:rsidR="00455A73" w:rsidRPr="00A23474">
              <w:t xml:space="preserve"> 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B13511" w:rsidP="00C40B27">
            <w:pPr>
              <w:jc w:val="right"/>
            </w:pPr>
            <w:r w:rsidRPr="00A23474">
              <w:t>644 492,5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E52753" w:rsidP="0079622D">
            <w:pPr>
              <w:jc w:val="right"/>
            </w:pPr>
            <w:r w:rsidRPr="00A23474">
              <w:t>652 417,6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lastRenderedPageBreak/>
              <w:t xml:space="preserve">1 11 05000 00 0000 120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D62C5B" w:rsidP="006D1C05">
            <w:pPr>
              <w:jc w:val="right"/>
            </w:pPr>
            <w:r w:rsidRPr="00A23474">
              <w:t>494 777,4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4E37F4" w:rsidP="006D1C05">
            <w:pPr>
              <w:jc w:val="right"/>
            </w:pPr>
            <w:r w:rsidRPr="00A23474">
              <w:t>501 878,0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1 11 05012 04 0000 120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5C4552" w:rsidP="000B5AFC">
            <w:pPr>
              <w:jc w:val="right"/>
            </w:pPr>
            <w:r w:rsidRPr="00A23474">
              <w:t>349 652,9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5C4552" w:rsidP="000B5AFC">
            <w:pPr>
              <w:jc w:val="right"/>
            </w:pPr>
            <w:r w:rsidRPr="00A23474">
              <w:t>355 012,3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1 11 05024 04 0000 120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C06EEE" w:rsidP="006D1C05">
            <w:pPr>
              <w:jc w:val="right"/>
            </w:pPr>
            <w:r w:rsidRPr="00A23474">
              <w:t>33 424,9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C06EEE" w:rsidP="006D1C05">
            <w:pPr>
              <w:jc w:val="right"/>
            </w:pPr>
            <w:r w:rsidRPr="00A23474">
              <w:t>34 785,0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1 11 05034 04 0000 120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42486C" w:rsidP="006D1C05">
            <w:pPr>
              <w:jc w:val="right"/>
            </w:pPr>
            <w:r w:rsidRPr="00A23474">
              <w:t>759,6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42486C" w:rsidP="000B5AFC">
            <w:pPr>
              <w:jc w:val="right"/>
            </w:pPr>
            <w:r w:rsidRPr="00A23474">
              <w:t>759,0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1 11 05074 04 0000 120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FA5506" w:rsidP="006D1C05">
            <w:pPr>
              <w:jc w:val="right"/>
            </w:pPr>
            <w:r w:rsidRPr="00A23474">
              <w:t>110 940,0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FA5506" w:rsidP="006D1C05">
            <w:pPr>
              <w:jc w:val="right"/>
            </w:pPr>
            <w:r w:rsidRPr="00A23474">
              <w:t>111 321,7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1 11 05312 04 0000 120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E6046B" w:rsidP="006D1C05">
            <w:pPr>
              <w:jc w:val="right"/>
            </w:pPr>
            <w:r w:rsidRPr="00A23474">
              <w:t>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A77C1C" w:rsidP="000B5AFC">
            <w:pPr>
              <w:jc w:val="right"/>
            </w:pPr>
            <w:r w:rsidRPr="00A23474">
              <w:t>97,0</w:t>
            </w:r>
          </w:p>
        </w:tc>
      </w:tr>
      <w:tr w:rsidR="000B5AFC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B5AFC" w:rsidRPr="00A23474" w:rsidRDefault="000B5AFC" w:rsidP="006D1C05">
            <w:pPr>
              <w:jc w:val="center"/>
            </w:pPr>
            <w:r w:rsidRPr="00A23474">
              <w:t>1 11 05324 04 0000 120</w:t>
            </w:r>
          </w:p>
        </w:tc>
        <w:tc>
          <w:tcPr>
            <w:tcW w:w="8713" w:type="dxa"/>
            <w:shd w:val="clear" w:color="auto" w:fill="auto"/>
            <w:hideMark/>
          </w:tcPr>
          <w:p w:rsidR="000B5AFC" w:rsidRPr="00A23474" w:rsidRDefault="000B5AFC" w:rsidP="006D1C05">
            <w:r w:rsidRPr="00A23474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B5AFC" w:rsidRPr="00A23474" w:rsidRDefault="00E6046B" w:rsidP="006D1C05">
            <w:pPr>
              <w:jc w:val="right"/>
            </w:pPr>
            <w:r w:rsidRPr="00A23474">
              <w:t>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B5AFC" w:rsidRPr="00A23474" w:rsidRDefault="00A77C1C" w:rsidP="000B5AFC">
            <w:pPr>
              <w:jc w:val="right"/>
            </w:pPr>
            <w:r w:rsidRPr="00A23474">
              <w:t>3,1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1 11 07014 04 0000 120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854ED3" w:rsidP="00136EA8">
            <w:pPr>
              <w:jc w:val="right"/>
            </w:pPr>
            <w:r w:rsidRPr="00A23474">
              <w:t>10 482,0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854ED3" w:rsidP="00136EA8">
            <w:pPr>
              <w:jc w:val="right"/>
            </w:pPr>
            <w:r w:rsidRPr="00A23474">
              <w:t>10 473,5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lastRenderedPageBreak/>
              <w:t xml:space="preserve">1 11 09044 04 0000 120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7E04F0" w:rsidP="00136EA8">
            <w:pPr>
              <w:jc w:val="right"/>
            </w:pPr>
            <w:r w:rsidRPr="00A23474">
              <w:t>87 427,3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7E04F0" w:rsidP="00136EA8">
            <w:pPr>
              <w:jc w:val="right"/>
            </w:pPr>
            <w:r w:rsidRPr="00A23474">
              <w:t>86 466,7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1 11 09080 04 0000 120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3D32C0" w:rsidP="006D1C05">
            <w:pPr>
              <w:jc w:val="right"/>
            </w:pPr>
            <w:r w:rsidRPr="00A23474">
              <w:t>51 717,2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3D32C0" w:rsidP="006D1C05">
            <w:pPr>
              <w:jc w:val="right"/>
            </w:pPr>
            <w:r w:rsidRPr="00A23474">
              <w:t>53 499,3</w:t>
            </w:r>
          </w:p>
        </w:tc>
      </w:tr>
      <w:tr w:rsidR="00136EA8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36EA8" w:rsidRPr="00A23474" w:rsidRDefault="00136EA8" w:rsidP="006D1C05">
            <w:pPr>
              <w:jc w:val="center"/>
            </w:pPr>
            <w:r w:rsidRPr="00A23474">
              <w:t xml:space="preserve">1 12 00000 00 0000 000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136EA8" w:rsidRPr="00A23474" w:rsidRDefault="00136EA8" w:rsidP="006D1C05">
            <w:r w:rsidRPr="00A23474"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36EA8" w:rsidRPr="00A23474" w:rsidRDefault="001B02A1" w:rsidP="00E47352">
            <w:pPr>
              <w:jc w:val="right"/>
            </w:pPr>
            <w:r w:rsidRPr="00A23474">
              <w:t>18 126,3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36EA8" w:rsidRPr="00A23474" w:rsidRDefault="001B02A1" w:rsidP="00E47352">
            <w:pPr>
              <w:jc w:val="right"/>
            </w:pPr>
            <w:r w:rsidRPr="00A23474">
              <w:t>17 413,9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1 12 01000 01 0000 120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494832" w:rsidP="006D1C05">
            <w:pPr>
              <w:jc w:val="right"/>
            </w:pPr>
            <w:r w:rsidRPr="00A23474">
              <w:t>18 126,3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494832" w:rsidP="00136EA8">
            <w:pPr>
              <w:jc w:val="right"/>
            </w:pPr>
            <w:r w:rsidRPr="00A23474">
              <w:t>17 413,9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C01CC2" w:rsidP="00B14252">
            <w:pPr>
              <w:jc w:val="right"/>
            </w:pPr>
            <w:r w:rsidRPr="00A23474">
              <w:t>444 183,2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1515BE" w:rsidP="00B14252">
            <w:pPr>
              <w:jc w:val="right"/>
            </w:pPr>
            <w:r w:rsidRPr="00A23474">
              <w:t>437 300,0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1 13 01994 04 0000 130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6307D8" w:rsidP="006D1C05">
            <w:pPr>
              <w:jc w:val="right"/>
            </w:pPr>
            <w:r w:rsidRPr="00A23474">
              <w:t>349 459,1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6307D8" w:rsidP="006D1C05">
            <w:pPr>
              <w:jc w:val="right"/>
            </w:pPr>
            <w:r w:rsidRPr="00A23474">
              <w:t>341 490,4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1 13 02064 04 0000 130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CD5DB0" w:rsidP="006D1C05">
            <w:pPr>
              <w:jc w:val="right"/>
            </w:pPr>
            <w:r w:rsidRPr="00A23474">
              <w:t>996,0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670699" w:rsidP="00AD43E2">
            <w:pPr>
              <w:jc w:val="right"/>
            </w:pPr>
            <w:r w:rsidRPr="00A23474">
              <w:t>1196,6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1 13 02994 04 0000 130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 xml:space="preserve">Прочие доходы от компенсации затрат  бюджетов городских округов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670699" w:rsidP="006D1C05">
            <w:pPr>
              <w:jc w:val="right"/>
            </w:pPr>
            <w:r w:rsidRPr="00A23474">
              <w:t>93 728,1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541243" w:rsidP="006D1C05">
            <w:pPr>
              <w:jc w:val="right"/>
            </w:pPr>
            <w:r w:rsidRPr="00A23474">
              <w:t>94 613,0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1 14 00000 00 0000 000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0C611B" w:rsidP="006D1C05">
            <w:pPr>
              <w:jc w:val="right"/>
            </w:pPr>
            <w:r w:rsidRPr="00A23474">
              <w:t>134 186,4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C1647A" w:rsidP="006D1C05">
            <w:pPr>
              <w:jc w:val="right"/>
            </w:pPr>
            <w:r w:rsidRPr="00A23474">
              <w:t>120 578,3</w:t>
            </w:r>
          </w:p>
        </w:tc>
      </w:tr>
      <w:tr w:rsidR="00376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63CD" w:rsidRPr="00A23474" w:rsidRDefault="003763CD" w:rsidP="006D1C05">
            <w:pPr>
              <w:jc w:val="center"/>
            </w:pPr>
            <w:r w:rsidRPr="00A23474">
              <w:t>1 14 01040 04 0000 410</w:t>
            </w:r>
          </w:p>
        </w:tc>
        <w:tc>
          <w:tcPr>
            <w:tcW w:w="8713" w:type="dxa"/>
            <w:shd w:val="clear" w:color="auto" w:fill="auto"/>
            <w:hideMark/>
          </w:tcPr>
          <w:p w:rsidR="003763CD" w:rsidRPr="00A23474" w:rsidRDefault="003763CD" w:rsidP="006D1C05">
            <w:r w:rsidRPr="00A23474"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3763CD" w:rsidRPr="00A23474" w:rsidRDefault="007B16E7" w:rsidP="006D1C05">
            <w:pPr>
              <w:jc w:val="right"/>
            </w:pPr>
            <w:r w:rsidRPr="00A23474">
              <w:t>1 469,3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763CD" w:rsidRPr="00A23474" w:rsidRDefault="007B16E7" w:rsidP="006D1C05">
            <w:pPr>
              <w:jc w:val="right"/>
            </w:pPr>
            <w:r w:rsidRPr="00A23474">
              <w:t>1 469,3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1 14 02040 04 0000 410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261842" w:rsidP="006D1C05">
            <w:pPr>
              <w:jc w:val="right"/>
            </w:pPr>
            <w:r w:rsidRPr="00A23474">
              <w:t>11 060,0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ED6722" w:rsidP="003763CD">
            <w:pPr>
              <w:jc w:val="right"/>
            </w:pPr>
            <w:r w:rsidRPr="00A23474">
              <w:t>11585,9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1 14 02040 04 0000 440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261842" w:rsidP="006D1C05">
            <w:pPr>
              <w:jc w:val="right"/>
            </w:pPr>
            <w:r w:rsidRPr="00A23474">
              <w:t>49</w:t>
            </w:r>
            <w:r w:rsidR="00350651" w:rsidRPr="00A23474">
              <w:t>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716C73" w:rsidP="006D1C05">
            <w:pPr>
              <w:jc w:val="right"/>
            </w:pPr>
            <w:r w:rsidRPr="00A23474">
              <w:t>522,7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1 14 06012 04 0000 430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87647E" w:rsidP="006D1C05">
            <w:pPr>
              <w:jc w:val="right"/>
            </w:pPr>
            <w:r w:rsidRPr="00A23474">
              <w:t>56 243,8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E4326E" w:rsidP="006D1C05">
            <w:pPr>
              <w:jc w:val="right"/>
            </w:pPr>
            <w:r w:rsidRPr="00A23474">
              <w:t>41 752,2</w:t>
            </w:r>
          </w:p>
        </w:tc>
      </w:tr>
      <w:tr w:rsidR="00350651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0651" w:rsidRPr="00A23474" w:rsidRDefault="00C35645" w:rsidP="006D1C05">
            <w:pPr>
              <w:jc w:val="center"/>
            </w:pPr>
            <w:r w:rsidRPr="00A23474">
              <w:lastRenderedPageBreak/>
              <w:t>1 14 06024 04 0000 430</w:t>
            </w:r>
          </w:p>
        </w:tc>
        <w:tc>
          <w:tcPr>
            <w:tcW w:w="8713" w:type="dxa"/>
            <w:shd w:val="clear" w:color="auto" w:fill="auto"/>
            <w:hideMark/>
          </w:tcPr>
          <w:p w:rsidR="00350651" w:rsidRPr="00A23474" w:rsidRDefault="00C35645" w:rsidP="006D1C05">
            <w:r w:rsidRPr="00A23474"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350651" w:rsidRPr="00A23474" w:rsidRDefault="00473658" w:rsidP="006D1C05">
            <w:pPr>
              <w:jc w:val="right"/>
            </w:pPr>
            <w:r w:rsidRPr="00A23474">
              <w:t>12 566,3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50651" w:rsidRPr="00A23474" w:rsidRDefault="00C35645" w:rsidP="00473658">
            <w:pPr>
              <w:jc w:val="right"/>
            </w:pPr>
            <w:r w:rsidRPr="00A23474">
              <w:t>12 </w:t>
            </w:r>
            <w:r w:rsidR="00473658" w:rsidRPr="00A23474">
              <w:t>566</w:t>
            </w:r>
            <w:r w:rsidRPr="00A23474">
              <w:t>,</w:t>
            </w:r>
            <w:r w:rsidR="00473658" w:rsidRPr="00A23474">
              <w:t>3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1 14 06312 04 0000 430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2D52A9" w:rsidP="006D1C05">
            <w:pPr>
              <w:jc w:val="right"/>
            </w:pPr>
            <w:r w:rsidRPr="00A23474">
              <w:t>2 496,0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2E3F27" w:rsidP="00DA05D5">
            <w:pPr>
              <w:jc w:val="right"/>
            </w:pPr>
            <w:r w:rsidRPr="00A23474">
              <w:t>2 824,0</w:t>
            </w:r>
          </w:p>
        </w:tc>
      </w:tr>
      <w:tr w:rsidR="00DA05D5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A05D5" w:rsidRPr="00A23474" w:rsidRDefault="00DA05D5" w:rsidP="006D1C05">
            <w:pPr>
              <w:jc w:val="center"/>
            </w:pPr>
            <w:r w:rsidRPr="00A23474">
              <w:t>1 14 13040 04 0000 410</w:t>
            </w:r>
          </w:p>
        </w:tc>
        <w:tc>
          <w:tcPr>
            <w:tcW w:w="8713" w:type="dxa"/>
            <w:shd w:val="clear" w:color="auto" w:fill="auto"/>
            <w:hideMark/>
          </w:tcPr>
          <w:p w:rsidR="00DA05D5" w:rsidRPr="00A23474" w:rsidRDefault="00DA05D5" w:rsidP="006D1C05">
            <w:r w:rsidRPr="00A23474"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A05D5" w:rsidRPr="00A23474" w:rsidRDefault="00572051" w:rsidP="006D1C05">
            <w:pPr>
              <w:jc w:val="right"/>
            </w:pPr>
            <w:r w:rsidRPr="00A23474">
              <w:t>49 857,9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A05D5" w:rsidRPr="00A23474" w:rsidRDefault="00DF1692" w:rsidP="00DA05D5">
            <w:pPr>
              <w:jc w:val="right"/>
            </w:pPr>
            <w:r w:rsidRPr="00A23474">
              <w:t>49 857,9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C27C07" w:rsidP="006D1C05">
            <w:pPr>
              <w:jc w:val="right"/>
            </w:pPr>
            <w:r w:rsidRPr="00A23474">
              <w:t>46 946,5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BA304D" w:rsidP="006D1C05">
            <w:pPr>
              <w:jc w:val="right"/>
            </w:pPr>
            <w:r w:rsidRPr="00A23474">
              <w:t>45 852,1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1 17 00000 00 0000 000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F02DC2" w:rsidP="006D1C05">
            <w:pPr>
              <w:jc w:val="right"/>
            </w:pPr>
            <w:r w:rsidRPr="00A23474">
              <w:t>1 824,2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CC5BA2" w:rsidP="00CC5BA2">
            <w:pPr>
              <w:jc w:val="right"/>
              <w:rPr>
                <w:lang w:val="en-US"/>
              </w:rPr>
            </w:pPr>
            <w:r w:rsidRPr="00A23474">
              <w:rPr>
                <w:lang w:val="en-US"/>
              </w:rPr>
              <w:t>1 609</w:t>
            </w:r>
            <w:r w:rsidR="004C2898" w:rsidRPr="00A23474">
              <w:t>,</w:t>
            </w:r>
            <w:r w:rsidRPr="00A23474">
              <w:rPr>
                <w:lang w:val="en-US"/>
              </w:rPr>
              <w:t>9</w:t>
            </w:r>
          </w:p>
        </w:tc>
      </w:tr>
      <w:tr w:rsidR="00455A73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Pr="00A23474" w:rsidRDefault="00455A73" w:rsidP="006D1C05">
            <w:pPr>
              <w:jc w:val="center"/>
            </w:pPr>
            <w:r w:rsidRPr="00A23474">
              <w:t xml:space="preserve">1 17 05040 04 0000 180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Pr="00A23474" w:rsidRDefault="00455A73" w:rsidP="006D1C05">
            <w:r w:rsidRPr="00A23474">
              <w:t>Прочие неналоговые доходы бюджетов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A23474" w:rsidRDefault="00744DFA" w:rsidP="006D1C05">
            <w:pPr>
              <w:jc w:val="right"/>
            </w:pPr>
            <w:r w:rsidRPr="00A23474">
              <w:t>491,3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A23474" w:rsidRDefault="002B11FA" w:rsidP="006D1C05">
            <w:pPr>
              <w:jc w:val="right"/>
            </w:pPr>
            <w:r w:rsidRPr="00A23474">
              <w:t>506,9</w:t>
            </w:r>
          </w:p>
        </w:tc>
      </w:tr>
      <w:tr w:rsidR="00FC2C85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2C85" w:rsidRPr="00A23474" w:rsidRDefault="00FC2C85" w:rsidP="006D1C05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FC2C85" w:rsidRPr="00A23474" w:rsidRDefault="00FC2C85" w:rsidP="006D1C05"/>
        </w:tc>
        <w:tc>
          <w:tcPr>
            <w:tcW w:w="1842" w:type="dxa"/>
            <w:shd w:val="clear" w:color="auto" w:fill="auto"/>
            <w:vAlign w:val="bottom"/>
            <w:hideMark/>
          </w:tcPr>
          <w:p w:rsidR="00FC2C85" w:rsidRPr="00A23474" w:rsidRDefault="00FC2C85" w:rsidP="006D1C05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C2C85" w:rsidRPr="00A23474" w:rsidRDefault="00FC2C85" w:rsidP="006D1C05">
            <w:pPr>
              <w:jc w:val="right"/>
            </w:pPr>
          </w:p>
        </w:tc>
      </w:tr>
      <w:tr w:rsidR="004C2898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C2898" w:rsidRPr="00A23474" w:rsidRDefault="004C2898" w:rsidP="00E47352">
            <w:pPr>
              <w:jc w:val="center"/>
            </w:pPr>
            <w:r w:rsidRPr="00A23474">
              <w:t xml:space="preserve">1 17 15020 04 0000 150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C2898" w:rsidRPr="00A23474" w:rsidRDefault="004C2898" w:rsidP="00E47352">
            <w:r w:rsidRPr="00A23474">
              <w:t>Инициативные платежи, зачисляемые в бюджеты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C2898" w:rsidRPr="00A23474" w:rsidRDefault="00744DFA" w:rsidP="006D1C05">
            <w:pPr>
              <w:jc w:val="right"/>
            </w:pPr>
            <w:r w:rsidRPr="00A23474">
              <w:t>1 147,8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C2898" w:rsidRPr="00A23474" w:rsidRDefault="00744DFA" w:rsidP="002A7D69">
            <w:pPr>
              <w:jc w:val="right"/>
            </w:pPr>
            <w:r w:rsidRPr="00A23474">
              <w:t>1</w:t>
            </w:r>
            <w:r w:rsidR="002A7D69" w:rsidRPr="00A23474">
              <w:t xml:space="preserve"> </w:t>
            </w:r>
            <w:r w:rsidRPr="00A23474">
              <w:t>147,8</w:t>
            </w:r>
          </w:p>
        </w:tc>
      </w:tr>
      <w:tr w:rsidR="00FC2C85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2C85" w:rsidRPr="00A23474" w:rsidRDefault="00FC2C85" w:rsidP="006D1C05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FC2C85" w:rsidRPr="00A23474" w:rsidRDefault="00FC2C85" w:rsidP="006D1C05"/>
        </w:tc>
        <w:tc>
          <w:tcPr>
            <w:tcW w:w="1842" w:type="dxa"/>
            <w:shd w:val="clear" w:color="auto" w:fill="auto"/>
            <w:vAlign w:val="bottom"/>
            <w:hideMark/>
          </w:tcPr>
          <w:p w:rsidR="00FC2C85" w:rsidRPr="00A23474" w:rsidRDefault="00FC2C85" w:rsidP="003A5FC6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C2C85" w:rsidRPr="00A23474" w:rsidRDefault="00FC2C85" w:rsidP="006D1C05">
            <w:pPr>
              <w:jc w:val="right"/>
            </w:pPr>
          </w:p>
        </w:tc>
      </w:tr>
      <w:tr w:rsidR="00FC2C85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2C85" w:rsidRPr="00A23474" w:rsidRDefault="00FC2C85" w:rsidP="006D1C05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FC2C85" w:rsidRPr="00A23474" w:rsidRDefault="00FC2C85" w:rsidP="006D1C05"/>
        </w:tc>
        <w:tc>
          <w:tcPr>
            <w:tcW w:w="1842" w:type="dxa"/>
            <w:shd w:val="clear" w:color="auto" w:fill="auto"/>
            <w:vAlign w:val="bottom"/>
            <w:hideMark/>
          </w:tcPr>
          <w:p w:rsidR="00FC2C85" w:rsidRPr="00A23474" w:rsidRDefault="00FC2C85" w:rsidP="003A5FC6">
            <w:pPr>
              <w:jc w:val="right"/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C2C85" w:rsidRPr="00A23474" w:rsidRDefault="00FC2C85" w:rsidP="006D1C05">
            <w:pPr>
              <w:jc w:val="right"/>
            </w:pPr>
          </w:p>
        </w:tc>
      </w:tr>
      <w:tr w:rsidR="00FC2C85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2C85" w:rsidRPr="00A23474" w:rsidRDefault="00BB19A5" w:rsidP="00BB19A5">
            <w:pPr>
              <w:jc w:val="center"/>
            </w:pPr>
            <w:r w:rsidRPr="00A23474">
              <w:t>1 17 16000 04 0000 180</w:t>
            </w:r>
          </w:p>
        </w:tc>
        <w:tc>
          <w:tcPr>
            <w:tcW w:w="8713" w:type="dxa"/>
            <w:shd w:val="clear" w:color="auto" w:fill="auto"/>
            <w:hideMark/>
          </w:tcPr>
          <w:p w:rsidR="00FC2C85" w:rsidRPr="00A23474" w:rsidRDefault="00513854" w:rsidP="006D1C05">
            <w:r w:rsidRPr="00A23474">
              <w:rPr>
                <w:color w:val="000000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C2C85" w:rsidRPr="00A23474" w:rsidRDefault="00513854" w:rsidP="003A5FC6">
            <w:pPr>
              <w:jc w:val="right"/>
            </w:pPr>
            <w:r w:rsidRPr="00A23474">
              <w:t>185,1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C2C85" w:rsidRPr="00A23474" w:rsidRDefault="00513854" w:rsidP="006D1C05">
            <w:pPr>
              <w:jc w:val="right"/>
            </w:pPr>
            <w:r w:rsidRPr="00A23474">
              <w:t>200,1</w:t>
            </w:r>
          </w:p>
        </w:tc>
      </w:tr>
      <w:tr w:rsidR="00FC2C85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C2C85" w:rsidRPr="00A23474" w:rsidRDefault="00FC2C85" w:rsidP="006D1C05">
            <w:pPr>
              <w:jc w:val="center"/>
            </w:pPr>
            <w:r w:rsidRPr="00A23474">
              <w:t xml:space="preserve">2 00 00000 00 0000 000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FC2C85" w:rsidRPr="00A23474" w:rsidRDefault="00FC2C85" w:rsidP="006D1C05">
            <w:r w:rsidRPr="00A23474"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C2C85" w:rsidRPr="00A23474" w:rsidRDefault="006C1B6A" w:rsidP="003A5FC6">
            <w:pPr>
              <w:jc w:val="right"/>
            </w:pPr>
            <w:r w:rsidRPr="00A23474">
              <w:t>28 432 376,0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C2C85" w:rsidRPr="00A23474" w:rsidRDefault="006C1B6A" w:rsidP="006D1C05">
            <w:pPr>
              <w:jc w:val="right"/>
            </w:pPr>
            <w:r w:rsidRPr="00A23474">
              <w:t>26 359 376,8</w:t>
            </w:r>
          </w:p>
        </w:tc>
      </w:tr>
      <w:tr w:rsidR="00943621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43621" w:rsidRPr="00A23474" w:rsidRDefault="00943621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2 02 00000 00 0000 000</w:t>
            </w:r>
          </w:p>
        </w:tc>
        <w:tc>
          <w:tcPr>
            <w:tcW w:w="8713" w:type="dxa"/>
            <w:shd w:val="clear" w:color="auto" w:fill="auto"/>
            <w:hideMark/>
          </w:tcPr>
          <w:p w:rsidR="00943621" w:rsidRPr="00A23474" w:rsidRDefault="00943621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43621" w:rsidRPr="00A23474" w:rsidRDefault="00943621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28 526 013,5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43621" w:rsidRPr="00A23474" w:rsidRDefault="00943621" w:rsidP="006D1C05">
            <w:pPr>
              <w:jc w:val="right"/>
            </w:pPr>
            <w:r w:rsidRPr="00A23474">
              <w:t>26 453 014,3</w:t>
            </w:r>
          </w:p>
        </w:tc>
      </w:tr>
      <w:tr w:rsidR="008E1C8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C89" w:rsidRPr="00A23474" w:rsidRDefault="008E1C8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2 02 20000 00 0000 150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8E1C89" w:rsidRPr="00A23474" w:rsidRDefault="008E1C89" w:rsidP="006B77FC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E1C89" w:rsidRPr="00A23474" w:rsidRDefault="00EB0647" w:rsidP="00CC5BA2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  <w:lang w:val="en-US"/>
              </w:rPr>
              <w:t>8 899 412</w:t>
            </w:r>
            <w:r w:rsidRPr="00A23474">
              <w:rPr>
                <w:color w:val="000000"/>
              </w:rPr>
              <w:t>,</w:t>
            </w:r>
            <w:r w:rsidR="00CC5BA2" w:rsidRPr="00A23474">
              <w:rPr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1C89" w:rsidRPr="00A23474" w:rsidRDefault="00EB0647" w:rsidP="006D1C05">
            <w:pPr>
              <w:jc w:val="right"/>
            </w:pPr>
            <w:r w:rsidRPr="00A23474">
              <w:t>8 589 900,6</w:t>
            </w:r>
          </w:p>
        </w:tc>
      </w:tr>
      <w:tr w:rsidR="008E1C8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C89" w:rsidRPr="00A23474" w:rsidRDefault="008E1C8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2 02 20299 04 0000 150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8E1C89" w:rsidRPr="00A23474" w:rsidRDefault="008E1C8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E1C89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1 031 385,2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1C89" w:rsidRPr="00A23474" w:rsidRDefault="00EB0647" w:rsidP="006D1C05">
            <w:pPr>
              <w:jc w:val="right"/>
            </w:pPr>
            <w:r w:rsidRPr="00A23474">
              <w:t xml:space="preserve">1 031 017,2 </w:t>
            </w:r>
          </w:p>
        </w:tc>
      </w:tr>
      <w:tr w:rsidR="008E1C8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C89" w:rsidRPr="00A23474" w:rsidRDefault="008E1C8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2 02 20302 04 0000 150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8E1C89" w:rsidRPr="00A23474" w:rsidRDefault="008E1C8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E1C89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565 454,6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1C89" w:rsidRPr="00A23474" w:rsidRDefault="00EB0647" w:rsidP="006D1C05">
            <w:pPr>
              <w:jc w:val="right"/>
            </w:pPr>
            <w:r w:rsidRPr="00A23474">
              <w:t>565 454,6</w:t>
            </w:r>
          </w:p>
        </w:tc>
      </w:tr>
      <w:tr w:rsidR="008E1C8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C89" w:rsidRPr="00A23474" w:rsidRDefault="008E1C8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2 02 25021 04 0000 150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8E1C89" w:rsidRPr="00A23474" w:rsidRDefault="008E1C8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E1C89" w:rsidRPr="00A23474" w:rsidRDefault="008E1C8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180 472,5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1C89" w:rsidRPr="00A23474" w:rsidRDefault="00EB0647" w:rsidP="000B23C3">
            <w:pPr>
              <w:jc w:val="right"/>
              <w:rPr>
                <w:lang w:val="en-US"/>
              </w:rPr>
            </w:pPr>
            <w:r w:rsidRPr="00A23474">
              <w:rPr>
                <w:color w:val="000000"/>
              </w:rPr>
              <w:t>180 472,</w:t>
            </w:r>
            <w:r w:rsidR="000B23C3" w:rsidRPr="00A23474">
              <w:rPr>
                <w:color w:val="000000"/>
                <w:lang w:val="en-US"/>
              </w:rPr>
              <w:t>4</w:t>
            </w:r>
          </w:p>
        </w:tc>
      </w:tr>
      <w:tr w:rsidR="008E1C8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C89" w:rsidRPr="00A23474" w:rsidRDefault="008E1C8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2 02 25098 04 0000 150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8E1C89" w:rsidRPr="00A23474" w:rsidRDefault="008E1C8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8E1C89" w:rsidRPr="00A23474" w:rsidRDefault="008E1C8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1 639,8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1C89" w:rsidRPr="00A23474" w:rsidRDefault="00EB0647" w:rsidP="006D1C05">
            <w:pPr>
              <w:jc w:val="right"/>
            </w:pPr>
            <w:r w:rsidRPr="00A23474">
              <w:rPr>
                <w:color w:val="000000"/>
              </w:rPr>
              <w:t>1 639,8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2 02 25171 04 0000 150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597,7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597,7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2 02 25172 04 0000 150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8 624,2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8 624,2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2 02 25213 04 0000 150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13 226,0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13 226,0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2 02 25243 04 0000 150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91 063,4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6D1C05">
            <w:pPr>
              <w:jc w:val="right"/>
            </w:pPr>
            <w:r w:rsidRPr="00A23474">
              <w:t>88 622,8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2 02 25299 04 0000 150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72148F">
            <w:pPr>
              <w:jc w:val="right"/>
            </w:pPr>
            <w:r w:rsidRPr="00A23474">
              <w:t>139,1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2 02 25304 04 0000 150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443 471,5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6D1C05">
            <w:pPr>
              <w:jc w:val="right"/>
            </w:pPr>
            <w:r w:rsidRPr="00A23474">
              <w:t>436 131,2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2 02 25305 04 0000 150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180 000,3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180 000,3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2 02 25394 04 0000 150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379 130,4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379 130,4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2 02 25401 04 0000 150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2 261 105,7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2 261 105,7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2 02 25453 04 0000 150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612,3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612,3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2 02 25494 04 0000 150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88 110,7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88 110,7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2 02 25497 04 0000 150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10 740,9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10 724,9</w:t>
            </w:r>
          </w:p>
        </w:tc>
      </w:tr>
      <w:tr w:rsidR="00EB0647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B0647" w:rsidRPr="00A23474" w:rsidRDefault="00EB0647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2 02 25517 04 0000 150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B0647" w:rsidRPr="00A23474" w:rsidRDefault="00EB0647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6 085,3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B0647" w:rsidRPr="00A23474" w:rsidRDefault="00EB0647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6 085,3</w:t>
            </w:r>
          </w:p>
        </w:tc>
      </w:tr>
      <w:tr w:rsidR="00C2266A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2266A" w:rsidRPr="00A23474" w:rsidRDefault="00C2266A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2 02 25519 04 0000 150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C2266A" w:rsidRPr="00A23474" w:rsidRDefault="00C2266A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2266A" w:rsidRPr="00A23474" w:rsidRDefault="00C2266A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10 469,1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2266A" w:rsidRPr="00A23474" w:rsidRDefault="00C2266A" w:rsidP="00E53D91">
            <w:pPr>
              <w:jc w:val="right"/>
              <w:rPr>
                <w:color w:val="000000"/>
                <w:lang w:val="en-US"/>
              </w:rPr>
            </w:pPr>
            <w:r w:rsidRPr="00A23474">
              <w:rPr>
                <w:color w:val="000000"/>
              </w:rPr>
              <w:t>10 469,</w:t>
            </w:r>
            <w:r w:rsidR="00E53D91" w:rsidRPr="00A23474">
              <w:rPr>
                <w:color w:val="000000"/>
                <w:lang w:val="en-US"/>
              </w:rPr>
              <w:t>1</w:t>
            </w:r>
          </w:p>
        </w:tc>
      </w:tr>
      <w:tr w:rsidR="00C2266A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2266A" w:rsidRPr="00A23474" w:rsidRDefault="00C2266A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2 02 25520 04 0000 150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C2266A" w:rsidRPr="00A23474" w:rsidRDefault="00C2266A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2266A" w:rsidRPr="00A23474" w:rsidRDefault="00C2266A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297 776,7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2266A" w:rsidRPr="00A23474" w:rsidRDefault="00C2266A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297 776,7</w:t>
            </w:r>
          </w:p>
        </w:tc>
      </w:tr>
      <w:tr w:rsidR="00C2266A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2266A" w:rsidRPr="00A23474" w:rsidRDefault="00C2266A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2 02 25555 04 0000 150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C2266A" w:rsidRPr="00A23474" w:rsidRDefault="00C2266A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2266A" w:rsidRPr="00A23474" w:rsidRDefault="00C2266A" w:rsidP="00C2266A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121 797,6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2266A" w:rsidRPr="00A23474" w:rsidRDefault="00C2266A" w:rsidP="00C2266A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121 797,6</w:t>
            </w:r>
          </w:p>
        </w:tc>
      </w:tr>
      <w:tr w:rsidR="00C2266A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2266A" w:rsidRPr="00A23474" w:rsidRDefault="00C2266A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2 02 25599 04 0000 150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C2266A" w:rsidRPr="00A23474" w:rsidRDefault="00C2266A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2266A" w:rsidRPr="00A23474" w:rsidRDefault="00C2266A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2266A" w:rsidRPr="00A23474" w:rsidRDefault="00916349" w:rsidP="006D1C05">
            <w:pPr>
              <w:jc w:val="right"/>
            </w:pPr>
            <w:r w:rsidRPr="00A23474">
              <w:rPr>
                <w:color w:val="000000"/>
              </w:rPr>
              <w:t>50,0</w:t>
            </w:r>
          </w:p>
        </w:tc>
      </w:tr>
      <w:tr w:rsidR="00C2266A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2266A" w:rsidRPr="00A23474" w:rsidRDefault="00C2266A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2 02 25750 04 0000 150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C2266A" w:rsidRPr="00A23474" w:rsidRDefault="00C2266A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2266A" w:rsidRPr="00A23474" w:rsidRDefault="00C2266A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210 638,1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2266A" w:rsidRPr="00A23474" w:rsidRDefault="00916349" w:rsidP="006D1C05">
            <w:pPr>
              <w:jc w:val="right"/>
            </w:pPr>
            <w:r w:rsidRPr="00A23474">
              <w:rPr>
                <w:color w:val="000000"/>
              </w:rPr>
              <w:t>210 638,1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2 02 29001 04 0000 150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550 505,1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550 505,1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35 714,3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</w:pPr>
            <w:r w:rsidRPr="00A23474">
              <w:rPr>
                <w:color w:val="000000"/>
              </w:rPr>
              <w:t>35 714,2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2 02 29999 04 0073 150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9 931,3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9 931,3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2 02 29999 04 0078 150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A82291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</w:t>
            </w:r>
            <w:r w:rsidR="00916349" w:rsidRPr="00A23474">
              <w:rPr>
                <w:color w:val="000000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694 750,9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694 750,8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2 02 29999 04 0083 150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83 582,4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</w:pPr>
            <w:r w:rsidRPr="00A23474">
              <w:rPr>
                <w:color w:val="000000"/>
              </w:rPr>
              <w:t>83 582,1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2 02 29999 04 0086 150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111 898,4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111 898,4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2 02 29999 04 0087 150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4 800,6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4 800,6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2 02 29999 04 0106 150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746 000,0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6D1C05">
            <w:pPr>
              <w:jc w:val="right"/>
            </w:pPr>
            <w:r w:rsidRPr="00A23474">
              <w:t>519 969,4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2 02 29999 04 0108 150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29 534,5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29 534,5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2 02 29999 04 0111 150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A5F53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</w:t>
            </w:r>
            <w:r w:rsidR="00EA5F53" w:rsidRPr="00A23474">
              <w:rPr>
                <w:color w:val="000000"/>
              </w:rPr>
              <w:t>399</w:t>
            </w:r>
            <w:r w:rsidRPr="00A23474">
              <w:rPr>
                <w:color w:val="000000"/>
              </w:rPr>
              <w:t>,</w:t>
            </w:r>
            <w:r w:rsidR="00EA5F53" w:rsidRPr="00A23474">
              <w:rPr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EA5F53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</w:t>
            </w:r>
            <w:r w:rsidR="00EA5F53" w:rsidRPr="00A23474">
              <w:rPr>
                <w:color w:val="000000"/>
              </w:rPr>
              <w:t>399</w:t>
            </w:r>
            <w:r w:rsidRPr="00A23474">
              <w:rPr>
                <w:color w:val="000000"/>
              </w:rPr>
              <w:t>,</w:t>
            </w:r>
            <w:r w:rsidR="00EA5F53" w:rsidRPr="00A23474">
              <w:rPr>
                <w:color w:val="000000"/>
              </w:rPr>
              <w:t>5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2 02 29999 04 0120 150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21 615,1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21 615,1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2 02 29999 04 0121 150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251 536,5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251 536,5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2 02 29999 04 0126 150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15 000,0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2 02 29999 04 0130 150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69 556,1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69 556,1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2 02 29999 04 0133 150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916349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916349" w:rsidP="00916349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85 975,0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916349" w:rsidP="00A3644C">
            <w:pPr>
              <w:jc w:val="right"/>
            </w:pPr>
            <w:r w:rsidRPr="00A23474">
              <w:t>22 952,3</w:t>
            </w:r>
          </w:p>
        </w:tc>
      </w:tr>
      <w:tr w:rsidR="00916349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916349" w:rsidRPr="00A23474" w:rsidRDefault="00916349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2 02 29999 04 0134 150</w:t>
            </w:r>
          </w:p>
        </w:tc>
        <w:tc>
          <w:tcPr>
            <w:tcW w:w="8713" w:type="dxa"/>
            <w:shd w:val="clear" w:color="auto" w:fill="auto"/>
            <w:hideMark/>
          </w:tcPr>
          <w:p w:rsidR="00916349" w:rsidRPr="00A23474" w:rsidRDefault="006B2541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</w:t>
            </w:r>
            <w:r w:rsidR="00916349" w:rsidRPr="00A23474">
              <w:rPr>
                <w:color w:val="000000"/>
              </w:rPr>
              <w:t xml:space="preserve">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916349" w:rsidRPr="00A23474" w:rsidRDefault="00521EDB" w:rsidP="00521EDB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115 231</w:t>
            </w:r>
            <w:r w:rsidR="00916349" w:rsidRPr="00A23474">
              <w:rPr>
                <w:color w:val="000000"/>
              </w:rPr>
              <w:t>,</w:t>
            </w:r>
            <w:r w:rsidRPr="00A23474">
              <w:rPr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916349" w:rsidRPr="00A23474" w:rsidRDefault="00521EDB" w:rsidP="006D1C05">
            <w:pPr>
              <w:jc w:val="right"/>
            </w:pPr>
            <w:r w:rsidRPr="00A23474">
              <w:t>104 937,8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2 02 29999 04 0136 150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521EDB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3 000,0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2 02 29999 04 0137 150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164 790,8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521EDB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164 790,8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2 02 30000 00 0000 150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521EDB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9 735 148,0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9 708 828,7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2 02 30024 04 0001 150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6 093 939,9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6 093 717,4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2 02 30024 04 0003 150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14 472,4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0E202C">
            <w:pPr>
              <w:jc w:val="right"/>
            </w:pPr>
            <w:r w:rsidRPr="00A23474">
              <w:rPr>
                <w:color w:val="000000"/>
              </w:rPr>
              <w:t>14 472,4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2 02 30024 04 0004 150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6B2541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</w:t>
            </w:r>
            <w:r w:rsidR="00521EDB" w:rsidRPr="00A23474">
              <w:rPr>
                <w:color w:val="000000"/>
              </w:rP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6 679,6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6 222,5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2 02 30024 04 0008 150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6B2541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</w:t>
            </w:r>
            <w:r w:rsidR="00521EDB" w:rsidRPr="00A23474">
              <w:rPr>
                <w:color w:val="000000"/>
              </w:rP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3 339,8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D14F45">
            <w:pPr>
              <w:jc w:val="right"/>
            </w:pPr>
            <w:r w:rsidRPr="00A23474">
              <w:rPr>
                <w:color w:val="000000"/>
              </w:rPr>
              <w:t>3 339,8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2 02 30024 04 0009 150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43 973,7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40 526,4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2 02 30024 04 0012 150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10 104,7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9 836,7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2 02 30024 04 0014 150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236 529,0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236 341,7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2 02 30024 04 0027 150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521EDB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109 740,6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922A0">
            <w:pPr>
              <w:jc w:val="right"/>
              <w:rPr>
                <w:lang w:val="en-US"/>
              </w:rPr>
            </w:pPr>
            <w:r w:rsidRPr="00A23474">
              <w:t>108 531,</w:t>
            </w:r>
            <w:r w:rsidR="006922A0" w:rsidRPr="00A23474">
              <w:rPr>
                <w:lang w:val="en-US"/>
              </w:rPr>
              <w:t>3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2 02 30024 04 0028 150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13 058,7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rPr>
                <w:color w:val="000000"/>
              </w:rPr>
              <w:t>13 058,7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2 02 30024 04 0029 150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10 243,8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10 209,6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2 02 30024 04 0037 150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2 847 476,7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rPr>
                <w:color w:val="000000"/>
              </w:rPr>
              <w:t>2 847 476,7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2 02 30024 04 0038 150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590,4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2 02 30024 04 0043 150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41 366,6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21 333,5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2 02 30024 04 0044 150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4 453,0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521EDB" w:rsidP="006D1C05">
            <w:pPr>
              <w:jc w:val="right"/>
            </w:pPr>
            <w:r w:rsidRPr="00A23474">
              <w:t>4 453,0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2 02 30024 04 0045 150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521EDB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480513" w:rsidP="006D1C05">
            <w:pPr>
              <w:jc w:val="right"/>
            </w:pPr>
            <w:r w:rsidRPr="00A23474">
              <w:t>502,1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2 02 35120 04 0000 150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FA23CD" w:rsidP="006D1C05">
            <w:pPr>
              <w:jc w:val="right"/>
            </w:pPr>
            <w:r w:rsidRPr="00A23474">
              <w:t>147,6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2 02 35303 04 0000 150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FA23CD" w:rsidP="00FA23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298 145</w:t>
            </w:r>
            <w:r w:rsidR="00521EDB" w:rsidRPr="00A23474">
              <w:rPr>
                <w:color w:val="000000"/>
              </w:rPr>
              <w:t>,</w:t>
            </w:r>
            <w:r w:rsidRPr="00A23474">
              <w:rPr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FA23CD" w:rsidP="006D1C05">
            <w:pPr>
              <w:jc w:val="right"/>
            </w:pPr>
            <w:r w:rsidRPr="00A23474">
              <w:t>298 068,9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2 02 40000 00 0000 150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FA23CD" w:rsidP="006922A0">
            <w:pPr>
              <w:jc w:val="right"/>
              <w:rPr>
                <w:color w:val="000000"/>
                <w:lang w:val="en-US"/>
              </w:rPr>
            </w:pPr>
            <w:r w:rsidRPr="00A23474">
              <w:rPr>
                <w:color w:val="000000"/>
              </w:rPr>
              <w:t>9 891 452,</w:t>
            </w:r>
            <w:r w:rsidR="006922A0" w:rsidRPr="00A23474">
              <w:rPr>
                <w:color w:val="000000"/>
                <w:lang w:val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FA23CD" w:rsidP="006D1C05">
            <w:pPr>
              <w:jc w:val="right"/>
            </w:pPr>
            <w:r w:rsidRPr="00A23474">
              <w:t>8 154 285,0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2 02 45050 04 0000 150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4 751</w:t>
            </w:r>
            <w:r w:rsidR="00521EDB" w:rsidRPr="00A23474">
              <w:rPr>
                <w:color w:val="000000"/>
              </w:rPr>
              <w:t>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FA23CD" w:rsidP="006D1C05">
            <w:pPr>
              <w:jc w:val="right"/>
            </w:pPr>
            <w:r w:rsidRPr="00A23474">
              <w:t>4 687,2</w:t>
            </w:r>
          </w:p>
        </w:tc>
      </w:tr>
      <w:tr w:rsidR="00521EDB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21EDB" w:rsidRPr="00A23474" w:rsidRDefault="00521EDB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2 02 45179 04 0000 150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521EDB" w:rsidRPr="00A23474" w:rsidRDefault="00521EDB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21EDB" w:rsidRPr="00A23474" w:rsidRDefault="00521EDB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50 807,3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21EDB" w:rsidRPr="00A23474" w:rsidRDefault="00FA23CD" w:rsidP="006D1C05">
            <w:pPr>
              <w:jc w:val="right"/>
            </w:pPr>
            <w:r w:rsidRPr="00A23474">
              <w:t>50 806,9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2 02 49999 04 0006 150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61 186,7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61 186,7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2 02 49999 04 0017 150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541AB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23474">
              <w:rPr>
                <w:color w:val="000000"/>
              </w:rPr>
              <w:t xml:space="preserve">Межбюджетные трансферты, передаваемые бюджетам городских округов области </w:t>
            </w:r>
            <w:r w:rsidR="00541ABC" w:rsidRPr="00A23474">
              <w:rPr>
                <w:color w:val="000000"/>
              </w:rPr>
              <w:t>на стимулирование (поощрение) социально-экономического развития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9 000,0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9 000,0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2 02 49999 04 0032 150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1 177 674,5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6D1C05">
            <w:pPr>
              <w:jc w:val="right"/>
            </w:pPr>
            <w:r w:rsidRPr="00A23474">
              <w:t>1 167 997,3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2 02 49999 04 0041 150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238 053,6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6D1C05">
            <w:pPr>
              <w:jc w:val="right"/>
            </w:pPr>
            <w:r w:rsidRPr="00A23474">
              <w:rPr>
                <w:color w:val="000000"/>
              </w:rPr>
              <w:t>238 053,6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2 02 49999 04 0049 150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3 144 503,1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3 144 503,1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2 02 49999 04 0067 150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 xml:space="preserve">Межбюджетные трансферты, передаваемые бюджетам </w:t>
            </w:r>
            <w:r w:rsidRPr="00A23474">
              <w:rPr>
                <w:color w:val="000000"/>
              </w:rPr>
              <w:br/>
              <w:t xml:space="preserve">городских округов области на оснащение и укрепление </w:t>
            </w:r>
            <w:r w:rsidRPr="00A23474">
              <w:rPr>
                <w:color w:val="000000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171 092,0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DE14BB">
            <w:pPr>
              <w:jc w:val="right"/>
            </w:pPr>
            <w:r w:rsidRPr="00A23474">
              <w:t>171 080,9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2 02 49999 04 0069 150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18 000,0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18 000,0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2 02 49999 04 0070 150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7 000,0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7 000,0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2 02 49999 04 0073 150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50 000,0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50 000,0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2 02 49999 04 0080 150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1 496,6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1 496,6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2 02 49999 04 0081 150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 xml:space="preserve">Межбюджетные трансферты, передаваемые бюджетам </w:t>
            </w:r>
            <w:r w:rsidRPr="00A23474">
              <w:rPr>
                <w:color w:val="000000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FA23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625 275,8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6D1C05">
            <w:pPr>
              <w:jc w:val="right"/>
            </w:pPr>
            <w:r w:rsidRPr="00A23474">
              <w:t>625 275,8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2 02 49999 04 0082 150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400 000,0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400 000,0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2 02 49999 04 0087 150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13 112,7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13 112,7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2 02 49999 04 0089 150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12 665,4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12 665,4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2 02 49999 04 0094 150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5C1603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укрепление</w:t>
            </w:r>
            <w:r w:rsidR="005C1603" w:rsidRPr="00A23474">
              <w:rPr>
                <w:color w:val="000000"/>
              </w:rPr>
              <w:t>,</w:t>
            </w:r>
            <w:r w:rsidRPr="00A23474">
              <w:rPr>
                <w:color w:val="000000"/>
              </w:rPr>
              <w:t xml:space="preserve">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16 000,0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16 000,0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2 02 49999 04 0096 150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12 206,3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12 206,3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3 023,6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E47352">
            <w:pPr>
              <w:jc w:val="right"/>
            </w:pPr>
            <w:r w:rsidRPr="00A23474">
              <w:rPr>
                <w:color w:val="000000"/>
              </w:rPr>
              <w:t>3 023,6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2 02 49999 04 0104 150</w:t>
            </w:r>
          </w:p>
        </w:tc>
        <w:tc>
          <w:tcPr>
            <w:tcW w:w="8713" w:type="dxa"/>
            <w:shd w:val="clear" w:color="auto" w:fill="auto"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FA23CD" w:rsidRPr="00A23474" w:rsidRDefault="00FA23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24 598,0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A23CD" w:rsidRPr="00A23474" w:rsidRDefault="00FA23CD" w:rsidP="006D1C05">
            <w:pPr>
              <w:jc w:val="right"/>
            </w:pPr>
            <w:r w:rsidRPr="00A23474">
              <w:rPr>
                <w:color w:val="000000"/>
              </w:rPr>
              <w:t>24 598,0</w:t>
            </w:r>
          </w:p>
        </w:tc>
      </w:tr>
      <w:tr w:rsidR="00FA23CD" w:rsidRPr="00A23474" w:rsidTr="00892DC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2 02 49999 04 0109 150</w:t>
            </w:r>
          </w:p>
        </w:tc>
        <w:tc>
          <w:tcPr>
            <w:tcW w:w="8713" w:type="dxa"/>
            <w:shd w:val="clear" w:color="auto" w:fill="auto"/>
            <w:noWrap/>
            <w:hideMark/>
          </w:tcPr>
          <w:p w:rsidR="00FA23CD" w:rsidRPr="00A23474" w:rsidRDefault="00FA23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FA23CD" w:rsidRPr="00A23474" w:rsidRDefault="00FA23CD" w:rsidP="00FA23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256 518,4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A23CD" w:rsidRPr="00A23474" w:rsidRDefault="00FA23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256 518,4</w:t>
            </w:r>
          </w:p>
        </w:tc>
      </w:tr>
      <w:tr w:rsidR="00892DCD" w:rsidRPr="00A23474" w:rsidTr="00892DCD">
        <w:trPr>
          <w:cantSplit/>
        </w:trPr>
        <w:tc>
          <w:tcPr>
            <w:tcW w:w="2594" w:type="dxa"/>
            <w:tcBorders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EB0647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2 02 49999 04 0110 150</w:t>
            </w:r>
          </w:p>
        </w:tc>
        <w:tc>
          <w:tcPr>
            <w:tcW w:w="8713" w:type="dxa"/>
            <w:tcBorders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EB0647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EB0647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3 000,0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2 02 49999 04 0111 150</w:t>
            </w:r>
          </w:p>
        </w:tc>
        <w:tc>
          <w:tcPr>
            <w:tcW w:w="871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6 000,0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6 000,0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2 02 49999 04 0113 150</w:t>
            </w:r>
          </w:p>
        </w:tc>
        <w:tc>
          <w:tcPr>
            <w:tcW w:w="871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6D1C05">
            <w:pPr>
              <w:jc w:val="right"/>
            </w:pPr>
            <w:r w:rsidRPr="00A23474">
              <w:rPr>
                <w:color w:val="000000"/>
              </w:rPr>
              <w:t>897 295,2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6D1C05">
            <w:pPr>
              <w:jc w:val="right"/>
            </w:pPr>
            <w:r w:rsidRPr="00A23474">
              <w:t>897 295,2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2 02 49999 04 0114 150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206 920,1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427F51">
            <w:pPr>
              <w:jc w:val="right"/>
              <w:rPr>
                <w:color w:val="000000"/>
                <w:lang w:val="en-US"/>
              </w:rPr>
            </w:pPr>
            <w:r w:rsidRPr="00A23474">
              <w:rPr>
                <w:color w:val="000000"/>
              </w:rPr>
              <w:t>206 920,</w:t>
            </w:r>
            <w:r w:rsidR="00427F51" w:rsidRPr="00A23474">
              <w:rPr>
                <w:color w:val="000000"/>
                <w:lang w:val="en-US"/>
              </w:rPr>
              <w:t>0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2 02 49999 04 0116 150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100 000,0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6D1C05">
            <w:pPr>
              <w:jc w:val="right"/>
            </w:pPr>
            <w:r w:rsidRPr="00A23474">
              <w:t>94 681,3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2 02 49999 04 0117 150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6D1C05">
            <w:pPr>
              <w:jc w:val="right"/>
            </w:pPr>
            <w:r w:rsidRPr="00A23474">
              <w:t>26 740,0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6D1C05">
            <w:pPr>
              <w:jc w:val="right"/>
            </w:pPr>
            <w:r w:rsidRPr="00A23474">
              <w:t>25 443,5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2 02 49999 04 0119 150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133 588,1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133 588,1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2 02 49999 04 0120 150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86 000,0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86 000,0</w:t>
            </w:r>
          </w:p>
        </w:tc>
      </w:tr>
      <w:tr w:rsidR="00892DCD" w:rsidRPr="00A23474" w:rsidTr="00892DCD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2 02 49999 04 0127 150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5 310,5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6D1C05">
            <w:pPr>
              <w:jc w:val="right"/>
            </w:pPr>
            <w:r w:rsidRPr="00A23474">
              <w:t>4 054,7</w:t>
            </w:r>
          </w:p>
        </w:tc>
      </w:tr>
      <w:tr w:rsidR="00892DCD" w:rsidRPr="00A23474" w:rsidTr="00D90648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2 02 49999 04 0129 150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92DCD" w:rsidRPr="00A23474" w:rsidRDefault="00892DCD" w:rsidP="00892DCD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892DCD" w:rsidP="00892DCD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50 000,0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92DCD" w:rsidRPr="00A23474" w:rsidRDefault="00427F51" w:rsidP="00427F51">
            <w:pPr>
              <w:jc w:val="right"/>
              <w:rPr>
                <w:lang w:val="en-US"/>
              </w:rPr>
            </w:pPr>
            <w:r w:rsidRPr="00A23474">
              <w:rPr>
                <w:lang w:val="en-US"/>
              </w:rPr>
              <w:t>50 000</w:t>
            </w:r>
            <w:r w:rsidR="00D90648" w:rsidRPr="00A23474">
              <w:t>,</w:t>
            </w:r>
            <w:r w:rsidRPr="00A23474">
              <w:rPr>
                <w:lang w:val="en-US"/>
              </w:rPr>
              <w:t>0</w:t>
            </w:r>
          </w:p>
        </w:tc>
      </w:tr>
      <w:tr w:rsidR="00D90648" w:rsidRPr="00A23474" w:rsidTr="00D90648">
        <w:trPr>
          <w:cantSplit/>
          <w:trHeight w:val="418"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D90648" w:rsidRPr="00A23474" w:rsidRDefault="00D90648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2 02 49999 04 0131 150</w:t>
            </w:r>
          </w:p>
        </w:tc>
        <w:tc>
          <w:tcPr>
            <w:tcW w:w="871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D90648" w:rsidRPr="00A23474" w:rsidRDefault="00D90648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648" w:rsidRPr="00A23474" w:rsidRDefault="00D90648" w:rsidP="00D90648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1 876,3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648" w:rsidRPr="00A23474" w:rsidRDefault="00D90648" w:rsidP="006D1C05">
            <w:pPr>
              <w:jc w:val="right"/>
            </w:pPr>
            <w:r w:rsidRPr="00A23474">
              <w:t>1 840,9</w:t>
            </w:r>
          </w:p>
        </w:tc>
      </w:tr>
      <w:tr w:rsidR="00D90648" w:rsidRPr="00A23474" w:rsidTr="00D90648">
        <w:trPr>
          <w:cantSplit/>
          <w:trHeight w:val="418"/>
        </w:trPr>
        <w:tc>
          <w:tcPr>
            <w:tcW w:w="259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90648" w:rsidRPr="00A23474" w:rsidRDefault="00D90648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2 02 49999 04 0132 150</w:t>
            </w:r>
          </w:p>
        </w:tc>
        <w:tc>
          <w:tcPr>
            <w:tcW w:w="871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90648" w:rsidRPr="00A23474" w:rsidRDefault="00D90648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D90648" w:rsidRPr="00A23474" w:rsidRDefault="00D90648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20 748,2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D90648" w:rsidRPr="00A23474" w:rsidRDefault="00D90648" w:rsidP="006D1C05">
            <w:pPr>
              <w:jc w:val="right"/>
            </w:pPr>
            <w:r w:rsidRPr="00A23474">
              <w:t>20 741,4</w:t>
            </w:r>
          </w:p>
        </w:tc>
      </w:tr>
      <w:tr w:rsidR="00D90648" w:rsidRPr="00A23474" w:rsidTr="00795A18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D90648" w:rsidRPr="00A23474" w:rsidRDefault="00D90648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2 02 49999 04 0135 150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D90648" w:rsidRPr="00A23474" w:rsidRDefault="00D90648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90648" w:rsidRPr="00A23474" w:rsidRDefault="00D90648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2 936,3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90648" w:rsidRPr="00A23474" w:rsidRDefault="00D90648" w:rsidP="006D1C05">
            <w:pPr>
              <w:jc w:val="right"/>
            </w:pPr>
            <w:r w:rsidRPr="00A23474">
              <w:t>1 619,7</w:t>
            </w:r>
          </w:p>
        </w:tc>
      </w:tr>
      <w:tr w:rsidR="00795A18" w:rsidRPr="00A23474" w:rsidTr="00885BBA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795A18" w:rsidRPr="00A23474" w:rsidRDefault="00795A18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2 02 49999 04 0137 150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795A18" w:rsidRPr="00A23474" w:rsidRDefault="00795A18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5A18" w:rsidRPr="00A23474" w:rsidRDefault="00795A18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15 000,0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5A18" w:rsidRPr="00A23474" w:rsidRDefault="00795A18" w:rsidP="006D1C05">
            <w:pPr>
              <w:jc w:val="right"/>
            </w:pPr>
            <w:r w:rsidRPr="00A23474">
              <w:t>15 000,0</w:t>
            </w:r>
          </w:p>
        </w:tc>
      </w:tr>
      <w:tr w:rsidR="00885BBA" w:rsidRPr="00A23474" w:rsidTr="00EE7074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85BBA" w:rsidRPr="00A23474" w:rsidRDefault="00885BBA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2 02 49999 04 0138 150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885BBA" w:rsidRPr="00A23474" w:rsidRDefault="00885BBA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85BBA" w:rsidRPr="00A23474" w:rsidRDefault="00885BBA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160 416,0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85BBA" w:rsidRPr="00A23474" w:rsidRDefault="00885BBA" w:rsidP="006D1C05">
            <w:pPr>
              <w:jc w:val="right"/>
            </w:pPr>
            <w:r w:rsidRPr="00A23474">
              <w:t>144 916,0</w:t>
            </w:r>
          </w:p>
        </w:tc>
      </w:tr>
      <w:tr w:rsidR="00EE7074" w:rsidRPr="00A23474" w:rsidTr="00EE7074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2 02 49999 04 0139 150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78 200,0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427F51">
            <w:pPr>
              <w:jc w:val="right"/>
              <w:rPr>
                <w:lang w:val="en-US"/>
              </w:rPr>
            </w:pPr>
            <w:r w:rsidRPr="00A23474">
              <w:t>75 971,</w:t>
            </w:r>
            <w:r w:rsidR="00427F51" w:rsidRPr="00A23474">
              <w:rPr>
                <w:lang w:val="en-US"/>
              </w:rPr>
              <w:t>7</w:t>
            </w:r>
          </w:p>
        </w:tc>
      </w:tr>
      <w:tr w:rsidR="00EE7074" w:rsidRPr="00A23474" w:rsidTr="00EE7074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2 02 49999 04 0141 150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EE7074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456,7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6D1C05">
            <w:pPr>
              <w:jc w:val="right"/>
            </w:pPr>
          </w:p>
        </w:tc>
      </w:tr>
      <w:tr w:rsidR="00EE7074" w:rsidRPr="00A23474" w:rsidTr="00EE7074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2 02 49999 04 0143 150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100 000,0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6D1C05">
            <w:pPr>
              <w:jc w:val="right"/>
            </w:pPr>
            <w:r w:rsidRPr="00A23474">
              <w:t>100 000,0</w:t>
            </w:r>
          </w:p>
        </w:tc>
      </w:tr>
      <w:tr w:rsidR="00EE7074" w:rsidRPr="00A23474" w:rsidTr="00EE7074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EE7074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2 02 49999 04 0144 150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1 700 000,0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6D1C05">
            <w:pPr>
              <w:jc w:val="right"/>
            </w:pPr>
          </w:p>
        </w:tc>
      </w:tr>
      <w:tr w:rsidR="00EE7074" w:rsidRPr="00A23474" w:rsidTr="0000516F">
        <w:trPr>
          <w:cantSplit/>
          <w:trHeight w:val="418"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2 18 00000 00 0000 000</w:t>
            </w:r>
          </w:p>
        </w:tc>
        <w:tc>
          <w:tcPr>
            <w:tcW w:w="871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427F51">
            <w:pPr>
              <w:jc w:val="right"/>
              <w:rPr>
                <w:color w:val="000000"/>
                <w:lang w:val="en-US"/>
              </w:rPr>
            </w:pPr>
            <w:r w:rsidRPr="00A23474">
              <w:rPr>
                <w:color w:val="000000"/>
              </w:rPr>
              <w:t>85 379,</w:t>
            </w:r>
            <w:r w:rsidR="00427F51" w:rsidRPr="00A23474">
              <w:rPr>
                <w:color w:val="00000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427F51">
            <w:pPr>
              <w:jc w:val="right"/>
              <w:rPr>
                <w:color w:val="000000"/>
                <w:lang w:val="en-US"/>
              </w:rPr>
            </w:pPr>
            <w:r w:rsidRPr="00A23474">
              <w:rPr>
                <w:color w:val="000000"/>
              </w:rPr>
              <w:t>85 379,</w:t>
            </w:r>
            <w:r w:rsidR="00427F51" w:rsidRPr="00A23474">
              <w:rPr>
                <w:color w:val="000000"/>
                <w:lang w:val="en-US"/>
              </w:rPr>
              <w:t>9</w:t>
            </w:r>
          </w:p>
        </w:tc>
      </w:tr>
      <w:tr w:rsidR="00EE7074" w:rsidRPr="00A23474" w:rsidTr="00EE7074">
        <w:trPr>
          <w:cantSplit/>
          <w:trHeight w:val="418"/>
        </w:trPr>
        <w:tc>
          <w:tcPr>
            <w:tcW w:w="259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lastRenderedPageBreak/>
              <w:t>2 18 04000 04 0000 150</w:t>
            </w:r>
          </w:p>
        </w:tc>
        <w:tc>
          <w:tcPr>
            <w:tcW w:w="871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427F51">
            <w:pPr>
              <w:jc w:val="right"/>
              <w:rPr>
                <w:color w:val="000000"/>
                <w:lang w:val="en-US"/>
              </w:rPr>
            </w:pPr>
            <w:r w:rsidRPr="00A23474">
              <w:rPr>
                <w:color w:val="000000"/>
              </w:rPr>
              <w:t>85 379,</w:t>
            </w:r>
            <w:r w:rsidR="00427F51" w:rsidRPr="00A23474">
              <w:rPr>
                <w:color w:val="00000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427F51">
            <w:pPr>
              <w:jc w:val="right"/>
              <w:rPr>
                <w:lang w:val="en-US"/>
              </w:rPr>
            </w:pPr>
            <w:r w:rsidRPr="00A23474">
              <w:t>85 379,</w:t>
            </w:r>
            <w:r w:rsidR="00427F51" w:rsidRPr="00A23474">
              <w:rPr>
                <w:lang w:val="en-US"/>
              </w:rPr>
              <w:t>9</w:t>
            </w:r>
          </w:p>
        </w:tc>
      </w:tr>
      <w:tr w:rsidR="00EE7074" w:rsidRPr="00A23474" w:rsidTr="0000516F">
        <w:trPr>
          <w:cantSplit/>
          <w:trHeight w:val="418"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2 19 00000 00 0000 000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-179 017,4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-179 017,4</w:t>
            </w:r>
          </w:p>
        </w:tc>
      </w:tr>
      <w:tr w:rsidR="00EE7074" w:rsidRPr="00A23474" w:rsidTr="0000516F">
        <w:trPr>
          <w:cantSplit/>
          <w:trHeight w:val="418"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jc w:val="center"/>
              <w:rPr>
                <w:color w:val="000000"/>
              </w:rPr>
            </w:pPr>
            <w:r w:rsidRPr="00A23474">
              <w:rPr>
                <w:color w:val="000000"/>
              </w:rPr>
              <w:t>2 19 00000 04 0000 150</w:t>
            </w:r>
          </w:p>
        </w:tc>
        <w:tc>
          <w:tcPr>
            <w:tcW w:w="871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E7074" w:rsidRPr="00A23474" w:rsidRDefault="00EE7074" w:rsidP="0000516F">
            <w:pPr>
              <w:rPr>
                <w:color w:val="000000"/>
              </w:rPr>
            </w:pPr>
            <w:r w:rsidRPr="00A23474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-179 017,4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00516F">
            <w:pPr>
              <w:jc w:val="right"/>
              <w:rPr>
                <w:color w:val="000000"/>
              </w:rPr>
            </w:pPr>
            <w:r w:rsidRPr="00A23474">
              <w:rPr>
                <w:color w:val="000000"/>
              </w:rPr>
              <w:t>-179 017,4</w:t>
            </w:r>
          </w:p>
        </w:tc>
      </w:tr>
      <w:tr w:rsidR="00EE7074" w:rsidTr="00A23474">
        <w:trPr>
          <w:cantSplit/>
          <w:trHeight w:val="309"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6D1C05">
            <w:r w:rsidRPr="00A23474">
              <w:t> 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6D1C05">
            <w:r w:rsidRPr="00A23474"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A23474" w:rsidRDefault="00EE7074" w:rsidP="006D1C05">
            <w:pPr>
              <w:jc w:val="right"/>
            </w:pPr>
            <w:r w:rsidRPr="00A23474">
              <w:t>42 779 008,4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74" w:rsidRPr="00427F51" w:rsidRDefault="00EE7074" w:rsidP="006D1C05">
            <w:pPr>
              <w:jc w:val="right"/>
            </w:pPr>
            <w:r w:rsidRPr="00A23474">
              <w:t>40 840 080,2</w:t>
            </w:r>
          </w:p>
        </w:tc>
      </w:tr>
    </w:tbl>
    <w:p w:rsidR="00042364" w:rsidRDefault="00042364" w:rsidP="00FD6ABB">
      <w:pPr>
        <w:pStyle w:val="2"/>
        <w:jc w:val="both"/>
        <w:rPr>
          <w:b w:val="0"/>
          <w:bCs/>
          <w:szCs w:val="24"/>
        </w:rPr>
      </w:pPr>
    </w:p>
    <w:p w:rsidR="00A23474" w:rsidRDefault="00A23474" w:rsidP="00A23474">
      <w:pPr>
        <w:pStyle w:val="2"/>
        <w:jc w:val="both"/>
        <w:rPr>
          <w:b w:val="0"/>
          <w:bCs/>
          <w:szCs w:val="24"/>
        </w:rPr>
      </w:pPr>
      <w:r w:rsidRPr="00845B7F">
        <w:rPr>
          <w:b w:val="0"/>
          <w:bCs/>
          <w:szCs w:val="24"/>
        </w:rPr>
        <w:t>Председатель комитета по финансам администрации</w:t>
      </w:r>
    </w:p>
    <w:p w:rsidR="00A23474" w:rsidRDefault="00A23474" w:rsidP="00A23474">
      <w:pPr>
        <w:pStyle w:val="2"/>
        <w:jc w:val="both"/>
        <w:rPr>
          <w:b w:val="0"/>
          <w:bCs/>
          <w:szCs w:val="24"/>
        </w:rPr>
      </w:pPr>
      <w:r w:rsidRPr="00597B43">
        <w:rPr>
          <w:b w:val="0"/>
          <w:bCs/>
          <w:szCs w:val="24"/>
        </w:rPr>
        <w:t xml:space="preserve">муниципального образования «Город Саратов»                                                                                                                                  </w:t>
      </w:r>
      <w:r>
        <w:rPr>
          <w:b w:val="0"/>
          <w:bCs/>
          <w:szCs w:val="24"/>
        </w:rPr>
        <w:t xml:space="preserve">      </w:t>
      </w:r>
      <w:r w:rsidRPr="00597B43">
        <w:rPr>
          <w:b w:val="0"/>
          <w:bCs/>
          <w:szCs w:val="24"/>
        </w:rPr>
        <w:t xml:space="preserve">   А.С. Струков</w:t>
      </w:r>
    </w:p>
    <w:p w:rsidR="00A23474" w:rsidRPr="00A23474" w:rsidRDefault="00A23474" w:rsidP="00A23474">
      <w:pPr>
        <w:rPr>
          <w:lang w:eastAsia="ru-RU"/>
        </w:rPr>
      </w:pPr>
    </w:p>
    <w:sectPr w:rsidR="00A23474" w:rsidRPr="00A23474" w:rsidSect="00056910">
      <w:headerReference w:type="even" r:id="rId7"/>
      <w:headerReference w:type="default" r:id="rId8"/>
      <w:pgSz w:w="16838" w:h="11906" w:orient="landscape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57D" w:rsidRDefault="00BE257D" w:rsidP="006D1C05">
      <w:r>
        <w:separator/>
      </w:r>
    </w:p>
  </w:endnote>
  <w:endnote w:type="continuationSeparator" w:id="1">
    <w:p w:rsidR="00BE257D" w:rsidRDefault="00BE257D" w:rsidP="006D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57D" w:rsidRDefault="00BE257D" w:rsidP="006D1C05">
      <w:r>
        <w:separator/>
      </w:r>
    </w:p>
  </w:footnote>
  <w:footnote w:type="continuationSeparator" w:id="1">
    <w:p w:rsidR="00BE257D" w:rsidRDefault="00BE257D" w:rsidP="006D1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FC" w:rsidRDefault="00D36656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77F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77FC" w:rsidRDefault="006B77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FC" w:rsidRDefault="00D36656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77F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3474">
      <w:rPr>
        <w:rStyle w:val="a7"/>
        <w:noProof/>
      </w:rPr>
      <w:t>2</w:t>
    </w:r>
    <w:r>
      <w:rPr>
        <w:rStyle w:val="a7"/>
      </w:rPr>
      <w:fldChar w:fldCharType="end"/>
    </w:r>
  </w:p>
  <w:p w:rsidR="006B77FC" w:rsidRDefault="006B77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6D1C05"/>
    <w:rsid w:val="00000E23"/>
    <w:rsid w:val="0000376D"/>
    <w:rsid w:val="0000516F"/>
    <w:rsid w:val="00012702"/>
    <w:rsid w:val="00022A0B"/>
    <w:rsid w:val="000262C7"/>
    <w:rsid w:val="0002749E"/>
    <w:rsid w:val="000377C2"/>
    <w:rsid w:val="00042364"/>
    <w:rsid w:val="00043659"/>
    <w:rsid w:val="00045745"/>
    <w:rsid w:val="00046B63"/>
    <w:rsid w:val="00056910"/>
    <w:rsid w:val="0006740E"/>
    <w:rsid w:val="00096377"/>
    <w:rsid w:val="000B1162"/>
    <w:rsid w:val="000B23C3"/>
    <w:rsid w:val="000B5AFC"/>
    <w:rsid w:val="000C078A"/>
    <w:rsid w:val="000C5B20"/>
    <w:rsid w:val="000C611B"/>
    <w:rsid w:val="000C6A68"/>
    <w:rsid w:val="000C6CE7"/>
    <w:rsid w:val="000E202C"/>
    <w:rsid w:val="000E33AA"/>
    <w:rsid w:val="000E5247"/>
    <w:rsid w:val="000F407B"/>
    <w:rsid w:val="001260B4"/>
    <w:rsid w:val="00127AD8"/>
    <w:rsid w:val="00127EB9"/>
    <w:rsid w:val="00136EA8"/>
    <w:rsid w:val="001474E2"/>
    <w:rsid w:val="001515BE"/>
    <w:rsid w:val="00170BEA"/>
    <w:rsid w:val="00173811"/>
    <w:rsid w:val="00176970"/>
    <w:rsid w:val="001773B2"/>
    <w:rsid w:val="00182233"/>
    <w:rsid w:val="001A4A98"/>
    <w:rsid w:val="001A59CD"/>
    <w:rsid w:val="001A7874"/>
    <w:rsid w:val="001B02A1"/>
    <w:rsid w:val="001E416B"/>
    <w:rsid w:val="001F14CE"/>
    <w:rsid w:val="002123FE"/>
    <w:rsid w:val="00224EE8"/>
    <w:rsid w:val="00261842"/>
    <w:rsid w:val="002646E7"/>
    <w:rsid w:val="00270DB7"/>
    <w:rsid w:val="00283301"/>
    <w:rsid w:val="002836F5"/>
    <w:rsid w:val="002936E5"/>
    <w:rsid w:val="00295222"/>
    <w:rsid w:val="002A7D69"/>
    <w:rsid w:val="002B11FA"/>
    <w:rsid w:val="002C3F39"/>
    <w:rsid w:val="002D52A9"/>
    <w:rsid w:val="002E3F27"/>
    <w:rsid w:val="00307D61"/>
    <w:rsid w:val="00312BC7"/>
    <w:rsid w:val="00313CFE"/>
    <w:rsid w:val="00315068"/>
    <w:rsid w:val="003257B9"/>
    <w:rsid w:val="00326205"/>
    <w:rsid w:val="003315E8"/>
    <w:rsid w:val="00343305"/>
    <w:rsid w:val="00345315"/>
    <w:rsid w:val="00350651"/>
    <w:rsid w:val="00356B4F"/>
    <w:rsid w:val="00372925"/>
    <w:rsid w:val="003763CD"/>
    <w:rsid w:val="00377D95"/>
    <w:rsid w:val="003A5FC6"/>
    <w:rsid w:val="003C74A7"/>
    <w:rsid w:val="003D2DAA"/>
    <w:rsid w:val="003D32C0"/>
    <w:rsid w:val="0042486C"/>
    <w:rsid w:val="00427F51"/>
    <w:rsid w:val="0043551C"/>
    <w:rsid w:val="0044350A"/>
    <w:rsid w:val="00455A73"/>
    <w:rsid w:val="00473658"/>
    <w:rsid w:val="00480513"/>
    <w:rsid w:val="00491368"/>
    <w:rsid w:val="00494832"/>
    <w:rsid w:val="004A3404"/>
    <w:rsid w:val="004A5708"/>
    <w:rsid w:val="004B3571"/>
    <w:rsid w:val="004C2898"/>
    <w:rsid w:val="004C3FC4"/>
    <w:rsid w:val="004D5037"/>
    <w:rsid w:val="004E37F4"/>
    <w:rsid w:val="004E673D"/>
    <w:rsid w:val="00504711"/>
    <w:rsid w:val="00512801"/>
    <w:rsid w:val="00513854"/>
    <w:rsid w:val="00521EDB"/>
    <w:rsid w:val="005228B2"/>
    <w:rsid w:val="00533890"/>
    <w:rsid w:val="00541243"/>
    <w:rsid w:val="00541ABC"/>
    <w:rsid w:val="00546234"/>
    <w:rsid w:val="00557BF5"/>
    <w:rsid w:val="00564D48"/>
    <w:rsid w:val="00572051"/>
    <w:rsid w:val="00585018"/>
    <w:rsid w:val="005943B3"/>
    <w:rsid w:val="00597928"/>
    <w:rsid w:val="005A0E5F"/>
    <w:rsid w:val="005B0057"/>
    <w:rsid w:val="005C1603"/>
    <w:rsid w:val="005C4552"/>
    <w:rsid w:val="005C5545"/>
    <w:rsid w:val="005D2D77"/>
    <w:rsid w:val="005D6377"/>
    <w:rsid w:val="005E105D"/>
    <w:rsid w:val="005E5E3A"/>
    <w:rsid w:val="005E64B8"/>
    <w:rsid w:val="005F664E"/>
    <w:rsid w:val="00605199"/>
    <w:rsid w:val="0060702C"/>
    <w:rsid w:val="006200D1"/>
    <w:rsid w:val="006307D8"/>
    <w:rsid w:val="00670699"/>
    <w:rsid w:val="006808C6"/>
    <w:rsid w:val="006922A0"/>
    <w:rsid w:val="006926FD"/>
    <w:rsid w:val="006B2541"/>
    <w:rsid w:val="006B3445"/>
    <w:rsid w:val="006B77FC"/>
    <w:rsid w:val="006C1B6A"/>
    <w:rsid w:val="006C337D"/>
    <w:rsid w:val="006D0816"/>
    <w:rsid w:val="006D1C05"/>
    <w:rsid w:val="006D6A7A"/>
    <w:rsid w:val="006E07C9"/>
    <w:rsid w:val="00716C73"/>
    <w:rsid w:val="00721285"/>
    <w:rsid w:val="0072148F"/>
    <w:rsid w:val="00730101"/>
    <w:rsid w:val="00740B5B"/>
    <w:rsid w:val="00744DFA"/>
    <w:rsid w:val="007862E5"/>
    <w:rsid w:val="00795A18"/>
    <w:rsid w:val="0079622D"/>
    <w:rsid w:val="007A5623"/>
    <w:rsid w:val="007B16E7"/>
    <w:rsid w:val="007B6F97"/>
    <w:rsid w:val="007E04F0"/>
    <w:rsid w:val="007E07DD"/>
    <w:rsid w:val="007E1695"/>
    <w:rsid w:val="007E4E5C"/>
    <w:rsid w:val="007F646F"/>
    <w:rsid w:val="00815BA3"/>
    <w:rsid w:val="008340E9"/>
    <w:rsid w:val="008356C1"/>
    <w:rsid w:val="00852071"/>
    <w:rsid w:val="00854ED3"/>
    <w:rsid w:val="0087647E"/>
    <w:rsid w:val="00884249"/>
    <w:rsid w:val="00885BBA"/>
    <w:rsid w:val="00892DCD"/>
    <w:rsid w:val="008C0B7E"/>
    <w:rsid w:val="008E1C89"/>
    <w:rsid w:val="008F0242"/>
    <w:rsid w:val="00916349"/>
    <w:rsid w:val="00943621"/>
    <w:rsid w:val="00957326"/>
    <w:rsid w:val="00962854"/>
    <w:rsid w:val="0097624E"/>
    <w:rsid w:val="00982B64"/>
    <w:rsid w:val="00987521"/>
    <w:rsid w:val="009A3739"/>
    <w:rsid w:val="009A499E"/>
    <w:rsid w:val="009B0448"/>
    <w:rsid w:val="009C1ABC"/>
    <w:rsid w:val="009D26DA"/>
    <w:rsid w:val="009E4A24"/>
    <w:rsid w:val="009E4DB3"/>
    <w:rsid w:val="00A127A9"/>
    <w:rsid w:val="00A23474"/>
    <w:rsid w:val="00A24CAF"/>
    <w:rsid w:val="00A26F38"/>
    <w:rsid w:val="00A3644C"/>
    <w:rsid w:val="00A4679E"/>
    <w:rsid w:val="00A47C85"/>
    <w:rsid w:val="00A753B1"/>
    <w:rsid w:val="00A77C1C"/>
    <w:rsid w:val="00A82291"/>
    <w:rsid w:val="00A92D50"/>
    <w:rsid w:val="00AD237E"/>
    <w:rsid w:val="00AD43E2"/>
    <w:rsid w:val="00AD7287"/>
    <w:rsid w:val="00AF0A3C"/>
    <w:rsid w:val="00AF4F0C"/>
    <w:rsid w:val="00B13511"/>
    <w:rsid w:val="00B13AD4"/>
    <w:rsid w:val="00B14252"/>
    <w:rsid w:val="00B159AC"/>
    <w:rsid w:val="00B31345"/>
    <w:rsid w:val="00B35724"/>
    <w:rsid w:val="00B42AF7"/>
    <w:rsid w:val="00B44739"/>
    <w:rsid w:val="00B51FA2"/>
    <w:rsid w:val="00B74606"/>
    <w:rsid w:val="00B84C88"/>
    <w:rsid w:val="00B87EF8"/>
    <w:rsid w:val="00B90AF6"/>
    <w:rsid w:val="00B912FD"/>
    <w:rsid w:val="00B94E42"/>
    <w:rsid w:val="00BA304D"/>
    <w:rsid w:val="00BB19A5"/>
    <w:rsid w:val="00BD7EC2"/>
    <w:rsid w:val="00BE257D"/>
    <w:rsid w:val="00BF1BE1"/>
    <w:rsid w:val="00BF24ED"/>
    <w:rsid w:val="00BF5547"/>
    <w:rsid w:val="00BF5D46"/>
    <w:rsid w:val="00C01CC2"/>
    <w:rsid w:val="00C057AD"/>
    <w:rsid w:val="00C06EEE"/>
    <w:rsid w:val="00C1647A"/>
    <w:rsid w:val="00C2266A"/>
    <w:rsid w:val="00C26863"/>
    <w:rsid w:val="00C27C07"/>
    <w:rsid w:val="00C35645"/>
    <w:rsid w:val="00C36BC1"/>
    <w:rsid w:val="00C40B27"/>
    <w:rsid w:val="00C412D5"/>
    <w:rsid w:val="00C41F50"/>
    <w:rsid w:val="00C4417A"/>
    <w:rsid w:val="00C53ACF"/>
    <w:rsid w:val="00C618CA"/>
    <w:rsid w:val="00C742AD"/>
    <w:rsid w:val="00C865A1"/>
    <w:rsid w:val="00C92DD5"/>
    <w:rsid w:val="00CB1799"/>
    <w:rsid w:val="00CC5BA2"/>
    <w:rsid w:val="00CD3F3A"/>
    <w:rsid w:val="00CD5DB0"/>
    <w:rsid w:val="00D0421C"/>
    <w:rsid w:val="00D054D9"/>
    <w:rsid w:val="00D12D48"/>
    <w:rsid w:val="00D14F45"/>
    <w:rsid w:val="00D36656"/>
    <w:rsid w:val="00D40478"/>
    <w:rsid w:val="00D607D2"/>
    <w:rsid w:val="00D62C5B"/>
    <w:rsid w:val="00D63CC6"/>
    <w:rsid w:val="00D77F53"/>
    <w:rsid w:val="00D81922"/>
    <w:rsid w:val="00D90648"/>
    <w:rsid w:val="00DA05D5"/>
    <w:rsid w:val="00DA74FC"/>
    <w:rsid w:val="00DB21F9"/>
    <w:rsid w:val="00DD0E76"/>
    <w:rsid w:val="00DD11FC"/>
    <w:rsid w:val="00DE14BB"/>
    <w:rsid w:val="00DE22F8"/>
    <w:rsid w:val="00DF1692"/>
    <w:rsid w:val="00E07FAC"/>
    <w:rsid w:val="00E16B6F"/>
    <w:rsid w:val="00E16B94"/>
    <w:rsid w:val="00E2598B"/>
    <w:rsid w:val="00E277D3"/>
    <w:rsid w:val="00E4326E"/>
    <w:rsid w:val="00E46FFF"/>
    <w:rsid w:val="00E47352"/>
    <w:rsid w:val="00E508A8"/>
    <w:rsid w:val="00E52753"/>
    <w:rsid w:val="00E53D91"/>
    <w:rsid w:val="00E6046B"/>
    <w:rsid w:val="00E756BB"/>
    <w:rsid w:val="00E81400"/>
    <w:rsid w:val="00EA5F53"/>
    <w:rsid w:val="00EA7776"/>
    <w:rsid w:val="00EB0647"/>
    <w:rsid w:val="00EC56D6"/>
    <w:rsid w:val="00EC646E"/>
    <w:rsid w:val="00EC6501"/>
    <w:rsid w:val="00EC6CB6"/>
    <w:rsid w:val="00ED5DCC"/>
    <w:rsid w:val="00ED6722"/>
    <w:rsid w:val="00ED68CD"/>
    <w:rsid w:val="00EE012B"/>
    <w:rsid w:val="00EE7074"/>
    <w:rsid w:val="00F02DC2"/>
    <w:rsid w:val="00F03D12"/>
    <w:rsid w:val="00F3619F"/>
    <w:rsid w:val="00F45AE3"/>
    <w:rsid w:val="00F6400A"/>
    <w:rsid w:val="00F83E23"/>
    <w:rsid w:val="00FA23CD"/>
    <w:rsid w:val="00FA5506"/>
    <w:rsid w:val="00FC2C85"/>
    <w:rsid w:val="00FD6ABB"/>
    <w:rsid w:val="00FE0CB9"/>
    <w:rsid w:val="00FE5E7A"/>
    <w:rsid w:val="00FF0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2">
    <w:name w:val="heading 2"/>
    <w:basedOn w:val="a"/>
    <w:next w:val="a"/>
    <w:link w:val="20"/>
    <w:qFormat/>
    <w:rsid w:val="00056910"/>
    <w:pPr>
      <w:keepNext/>
      <w:jc w:val="center"/>
      <w:outlineLvl w:val="1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6D1C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6D1C0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D1C0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6D1C05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6D1C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6D1C0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6D1C0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1C05"/>
  </w:style>
  <w:style w:type="paragraph" w:styleId="a5">
    <w:name w:val="footer"/>
    <w:basedOn w:val="a"/>
    <w:link w:val="a6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1C05"/>
  </w:style>
  <w:style w:type="character" w:styleId="a7">
    <w:name w:val="page number"/>
    <w:basedOn w:val="a0"/>
    <w:uiPriority w:val="99"/>
    <w:semiHidden/>
    <w:unhideWhenUsed/>
    <w:rsid w:val="006D1C05"/>
  </w:style>
  <w:style w:type="character" w:customStyle="1" w:styleId="20">
    <w:name w:val="Заголовок 2 Знак"/>
    <w:basedOn w:val="a0"/>
    <w:link w:val="2"/>
    <w:rsid w:val="00056910"/>
    <w:rPr>
      <w:rFonts w:eastAsia="Times New Roman" w:cs="Times New Roman"/>
      <w:b/>
      <w:szCs w:val="20"/>
      <w:lang w:eastAsia="ru-RU"/>
    </w:rPr>
  </w:style>
  <w:style w:type="table" w:styleId="a8">
    <w:name w:val="Table Grid"/>
    <w:basedOn w:val="a1"/>
    <w:uiPriority w:val="59"/>
    <w:rsid w:val="00FF07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601</TotalTime>
  <Pages>16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ShvecovaEE</cp:lastModifiedBy>
  <cp:revision>134</cp:revision>
  <cp:lastPrinted>2025-03-07T05:14:00Z</cp:lastPrinted>
  <dcterms:created xsi:type="dcterms:W3CDTF">2024-05-31T09:08:00Z</dcterms:created>
  <dcterms:modified xsi:type="dcterms:W3CDTF">2025-03-18T06:42:00Z</dcterms:modified>
</cp:coreProperties>
</file>